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1182D" w14:textId="5947A63B" w:rsidR="006807A6" w:rsidRPr="00125C96" w:rsidRDefault="006807A6" w:rsidP="001D3FD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Pr>
          <w:rFonts w:cs="Arial"/>
          <w:b/>
          <w:bCs/>
          <w:sz w:val="24"/>
        </w:rPr>
        <w:t>166-AdHoc-e</w:t>
      </w:r>
      <w:r w:rsidRPr="00125C96">
        <w:rPr>
          <w:b/>
          <w:i/>
          <w:noProof/>
          <w:sz w:val="28"/>
        </w:rPr>
        <w:tab/>
      </w:r>
      <w:r w:rsidRPr="00125C96">
        <w:rPr>
          <w:rFonts w:cs="Arial"/>
          <w:b/>
          <w:bCs/>
          <w:sz w:val="24"/>
          <w:szCs w:val="24"/>
        </w:rPr>
        <w:t>S2-2</w:t>
      </w:r>
      <w:r>
        <w:rPr>
          <w:rFonts w:cs="Arial" w:hint="eastAsia"/>
          <w:b/>
          <w:bCs/>
          <w:sz w:val="24"/>
          <w:szCs w:val="24"/>
          <w:lang w:eastAsia="zh-CN"/>
        </w:rPr>
        <w:t>5</w:t>
      </w:r>
      <w:r w:rsidR="00EF173C" w:rsidRPr="00EF173C">
        <w:rPr>
          <w:rFonts w:cs="Arial"/>
          <w:b/>
          <w:bCs/>
          <w:sz w:val="24"/>
          <w:szCs w:val="24"/>
          <w:lang w:eastAsia="zh-CN"/>
        </w:rPr>
        <w:t>00839</w:t>
      </w:r>
    </w:p>
    <w:p w14:paraId="06992F99" w14:textId="77777777" w:rsidR="006807A6" w:rsidRPr="00125C96" w:rsidRDefault="006807A6" w:rsidP="006807A6">
      <w:pPr>
        <w:pStyle w:val="CRCoverPage"/>
        <w:tabs>
          <w:tab w:val="right" w:pos="5103"/>
          <w:tab w:val="right" w:pos="9639"/>
        </w:tabs>
        <w:outlineLvl w:val="0"/>
        <w:rPr>
          <w:b/>
          <w:noProof/>
          <w:sz w:val="24"/>
        </w:rPr>
      </w:pPr>
      <w:r>
        <w:rPr>
          <w:rFonts w:cs="Arial"/>
          <w:b/>
          <w:bCs/>
          <w:sz w:val="24"/>
        </w:rPr>
        <w:t>E-meeting</w:t>
      </w:r>
      <w:r w:rsidRPr="00125C96">
        <w:rPr>
          <w:rFonts w:cs="Arial"/>
          <w:b/>
          <w:bCs/>
          <w:sz w:val="24"/>
          <w:szCs w:val="24"/>
        </w:rPr>
        <w:t xml:space="preserve">, </w:t>
      </w:r>
      <w:r>
        <w:rPr>
          <w:rFonts w:cs="Arial"/>
          <w:b/>
          <w:bCs/>
          <w:sz w:val="24"/>
        </w:rPr>
        <w:t>January</w:t>
      </w:r>
      <w:r w:rsidRPr="00125C96">
        <w:rPr>
          <w:rFonts w:cs="Arial"/>
          <w:b/>
          <w:bCs/>
          <w:sz w:val="24"/>
          <w:szCs w:val="24"/>
        </w:rPr>
        <w:t xml:space="preserve"> </w:t>
      </w:r>
      <w:r>
        <w:rPr>
          <w:rFonts w:cs="Arial"/>
          <w:b/>
          <w:bCs/>
          <w:sz w:val="24"/>
        </w:rPr>
        <w:t>20 – 24</w:t>
      </w:r>
      <w:r w:rsidRPr="00125C96">
        <w:rPr>
          <w:rFonts w:cs="Arial"/>
          <w:b/>
          <w:bCs/>
          <w:sz w:val="24"/>
          <w:szCs w:val="24"/>
        </w:rPr>
        <w:t>, 202</w:t>
      </w:r>
      <w:r>
        <w:rPr>
          <w:rFonts w:cs="Arial" w:hint="eastAsia"/>
          <w:b/>
          <w:bCs/>
          <w:sz w:val="24"/>
          <w:szCs w:val="24"/>
          <w:lang w:eastAsia="zh-CN"/>
        </w:rPr>
        <w:t>5</w:t>
      </w:r>
      <w:r w:rsidRPr="00125C96">
        <w:rPr>
          <w:b/>
          <w:noProof/>
          <w:sz w:val="24"/>
        </w:rPr>
        <w:tab/>
      </w:r>
      <w:r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76B440" w:rsidR="001E41F3" w:rsidRPr="00410371" w:rsidRDefault="00BB5A34" w:rsidP="007B7DAB">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7B7DAB">
                <w:rPr>
                  <w:rFonts w:hint="eastAsia"/>
                  <w:b/>
                  <w:noProof/>
                  <w:sz w:val="28"/>
                  <w:lang w:eastAsia="zh-CN"/>
                </w:rPr>
                <w:t>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399F8D" w:rsidR="001E41F3" w:rsidRPr="00410371" w:rsidRDefault="00BB5A34" w:rsidP="005C7BF8">
            <w:pPr>
              <w:pStyle w:val="CRCoverPage"/>
              <w:spacing w:after="0"/>
              <w:rPr>
                <w:noProof/>
              </w:rPr>
            </w:pPr>
            <w:fldSimple w:instr=" DOCPROPERTY  Cr#  \* MERGEFORMAT ">
              <w:r w:rsidR="005C7BF8">
                <w:rPr>
                  <w:rFonts w:hint="eastAsia"/>
                  <w:b/>
                  <w:noProof/>
                  <w:sz w:val="28"/>
                  <w:lang w:eastAsia="zh-CN"/>
                </w:rPr>
                <w:t>1311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F44D8" w:rsidR="001E41F3" w:rsidRPr="00410371" w:rsidRDefault="005F7C07" w:rsidP="00FF2C99">
            <w:pPr>
              <w:pStyle w:val="CRCoverPage"/>
              <w:spacing w:after="0"/>
              <w:jc w:val="center"/>
              <w:rPr>
                <w:b/>
                <w:noProof/>
                <w:lang w:eastAsia="zh-CN"/>
              </w:rPr>
            </w:pPr>
            <w:r>
              <w:rPr>
                <w:rFonts w:hint="eastAsia"/>
                <w:b/>
                <w:noProof/>
                <w:sz w:val="28"/>
                <w:lang w:eastAsia="zh-CN"/>
              </w:rPr>
              <w:t>3</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CDE0DF" w:rsidR="001E41F3" w:rsidRPr="00410371" w:rsidRDefault="00BB5A34" w:rsidP="007254BE">
            <w:pPr>
              <w:pStyle w:val="CRCoverPage"/>
              <w:spacing w:after="0"/>
              <w:jc w:val="center"/>
              <w:rPr>
                <w:noProof/>
                <w:sz w:val="28"/>
              </w:rPr>
            </w:pPr>
            <w:fldSimple w:instr=" DOCPROPERTY  Version  \* MERGEFORMAT ">
              <w:r w:rsidR="00FF2C99">
                <w:rPr>
                  <w:rFonts w:hint="eastAsia"/>
                  <w:b/>
                  <w:noProof/>
                  <w:sz w:val="28"/>
                  <w:lang w:eastAsia="zh-CN"/>
                </w:rPr>
                <w:t>1</w:t>
              </w:r>
              <w:r w:rsidR="00C73ED6">
                <w:rPr>
                  <w:rFonts w:hint="eastAsia"/>
                  <w:b/>
                  <w:noProof/>
                  <w:sz w:val="28"/>
                  <w:lang w:eastAsia="zh-CN"/>
                </w:rPr>
                <w:t>9</w:t>
              </w:r>
              <w:r w:rsidR="003C379D">
                <w:rPr>
                  <w:rFonts w:hint="eastAsia"/>
                  <w:b/>
                  <w:noProof/>
                  <w:sz w:val="28"/>
                  <w:lang w:eastAsia="zh-CN"/>
                </w:rPr>
                <w:t>.</w:t>
              </w:r>
              <w:r w:rsidR="007254BE">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7720E6" w:rsidR="001E41F3" w:rsidRDefault="00372C3E" w:rsidP="0019352C">
            <w:pPr>
              <w:pStyle w:val="CRCoverPage"/>
              <w:spacing w:after="0"/>
              <w:ind w:left="100"/>
              <w:rPr>
                <w:noProof/>
                <w:lang w:eastAsia="zh-CN"/>
              </w:rPr>
            </w:pPr>
            <w:r>
              <w:t xml:space="preserve">Policy decisions based on </w:t>
            </w:r>
            <w:r w:rsidRPr="00202838">
              <w:t>QoS policy assistance information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08B8D" w:rsidR="001E41F3" w:rsidRDefault="00FF2C99" w:rsidP="00E137AA">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101ADD" w:rsidR="001E41F3" w:rsidRDefault="00FF2C99" w:rsidP="00A959EC">
            <w:pPr>
              <w:pStyle w:val="CRCoverPage"/>
              <w:spacing w:after="0"/>
              <w:ind w:left="100"/>
              <w:rPr>
                <w:noProof/>
                <w:lang w:eastAsia="zh-CN"/>
              </w:rPr>
            </w:pPr>
            <w:r>
              <w:rPr>
                <w:rFonts w:hint="eastAsia"/>
                <w:lang w:eastAsia="zh-CN"/>
              </w:rPr>
              <w:t>202</w:t>
            </w:r>
            <w:r w:rsidR="00A959EC">
              <w:rPr>
                <w:rFonts w:hint="eastAsia"/>
                <w:lang w:eastAsia="zh-CN"/>
              </w:rPr>
              <w:t>5</w:t>
            </w:r>
            <w:r>
              <w:rPr>
                <w:rFonts w:hint="eastAsia"/>
                <w:lang w:eastAsia="zh-CN"/>
              </w:rPr>
              <w:t>-</w:t>
            </w:r>
            <w:r w:rsidR="00A959EC">
              <w:rPr>
                <w:rFonts w:hint="eastAsia"/>
                <w:lang w:eastAsia="zh-CN"/>
              </w:rPr>
              <w:t>01</w:t>
            </w:r>
            <w:r w:rsidR="00B00764">
              <w:rPr>
                <w:rFonts w:hint="eastAsia"/>
                <w:lang w:eastAsia="zh-CN"/>
              </w:rPr>
              <w:t>-</w:t>
            </w:r>
            <w:r w:rsidR="00A959EC">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AA2FF0" w:rsidR="001E41F3" w:rsidRDefault="00A959EC"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893D3" w14:textId="77777777" w:rsidR="00C90212" w:rsidRDefault="00C90212" w:rsidP="00C90212">
            <w:pPr>
              <w:pStyle w:val="CRCoverPage"/>
              <w:spacing w:afterLines="50"/>
              <w:ind w:left="102"/>
              <w:rPr>
                <w:rFonts w:eastAsia="DengXian"/>
                <w:lang w:eastAsia="zh-CN"/>
              </w:rPr>
            </w:pPr>
            <w:r>
              <w:rPr>
                <w:rFonts w:hint="eastAsia"/>
                <w:noProof/>
                <w:lang w:eastAsia="zh-CN"/>
              </w:rPr>
              <w:t xml:space="preserve">As specified in </w:t>
            </w:r>
            <w:r w:rsidRPr="005F5028">
              <w:rPr>
                <w:rFonts w:hint="eastAsia"/>
                <w:noProof/>
                <w:lang w:eastAsia="zh-CN"/>
              </w:rPr>
              <w:t xml:space="preserve">clause </w:t>
            </w:r>
            <w:r>
              <w:rPr>
                <w:rFonts w:hint="eastAsia"/>
                <w:noProof/>
                <w:lang w:eastAsia="zh-CN"/>
              </w:rPr>
              <w:t>6</w:t>
            </w:r>
            <w:r w:rsidRPr="005F5028">
              <w:rPr>
                <w:rFonts w:hint="eastAsia"/>
                <w:noProof/>
                <w:lang w:eastAsia="zh-CN"/>
              </w:rPr>
              <w:t>.</w:t>
            </w:r>
            <w:r>
              <w:rPr>
                <w:rFonts w:hint="eastAsia"/>
                <w:noProof/>
                <w:lang w:eastAsia="zh-CN"/>
              </w:rPr>
              <w:t>2</w:t>
            </w:r>
            <w:r w:rsidRPr="005F5028">
              <w:rPr>
                <w:rFonts w:hint="eastAsia"/>
                <w:noProof/>
                <w:lang w:eastAsia="zh-CN"/>
              </w:rPr>
              <w:t>3</w:t>
            </w:r>
            <w:r>
              <w:rPr>
                <w:rFonts w:hint="eastAsia"/>
                <w:noProof/>
                <w:lang w:eastAsia="zh-CN"/>
              </w:rPr>
              <w:t xml:space="preserve">, </w:t>
            </w:r>
            <w:r w:rsidRPr="005F5028">
              <w:rPr>
                <w:rFonts w:eastAsia="DengXian"/>
                <w:lang w:eastAsia="zh-CN"/>
              </w:rPr>
              <w:t xml:space="preserve">NWDAF may provide </w:t>
            </w:r>
            <w:r w:rsidRPr="004B0182">
              <w:rPr>
                <w:rFonts w:eastAsia="DengXian"/>
                <w:lang w:eastAsia="zh-CN"/>
              </w:rPr>
              <w:t xml:space="preserve">QoS and </w:t>
            </w:r>
            <w:r>
              <w:rPr>
                <w:rFonts w:eastAsia="DengXian" w:hint="eastAsia"/>
                <w:lang w:eastAsia="zh-CN"/>
              </w:rPr>
              <w:t>p</w:t>
            </w:r>
            <w:r w:rsidRPr="004B0182">
              <w:rPr>
                <w:rFonts w:eastAsia="DengXian"/>
                <w:lang w:eastAsia="zh-CN"/>
              </w:rPr>
              <w:t xml:space="preserve">olicy </w:t>
            </w:r>
            <w:r>
              <w:rPr>
                <w:rFonts w:eastAsia="DengXian" w:hint="eastAsia"/>
                <w:lang w:eastAsia="zh-CN"/>
              </w:rPr>
              <w:t>a</w:t>
            </w:r>
            <w:r w:rsidRPr="004B0182">
              <w:rPr>
                <w:rFonts w:eastAsia="DengXian"/>
                <w:lang w:eastAsia="zh-CN"/>
              </w:rPr>
              <w:t>ssistance</w:t>
            </w:r>
            <w:r w:rsidRPr="005F5028">
              <w:rPr>
                <w:rFonts w:eastAsia="DengXian"/>
                <w:lang w:eastAsia="zh-CN"/>
              </w:rPr>
              <w:t xml:space="preserve"> analytics to PCF to assist the </w:t>
            </w:r>
            <w:r>
              <w:rPr>
                <w:rFonts w:eastAsia="DengXian"/>
                <w:lang w:eastAsia="zh-CN"/>
              </w:rPr>
              <w:t>PCF</w:t>
            </w:r>
            <w:r>
              <w:rPr>
                <w:rFonts w:eastAsia="DengXian" w:hint="eastAsia"/>
                <w:lang w:eastAsia="zh-CN"/>
              </w:rPr>
              <w:t xml:space="preserve"> in </w:t>
            </w:r>
            <w:proofErr w:type="spellStart"/>
            <w:r>
              <w:rPr>
                <w:rFonts w:eastAsia="DengXian" w:hint="eastAsia"/>
                <w:lang w:eastAsia="zh-CN"/>
              </w:rPr>
              <w:t>determinition</w:t>
            </w:r>
            <w:proofErr w:type="spellEnd"/>
            <w:r>
              <w:rPr>
                <w:rFonts w:eastAsia="DengXian" w:hint="eastAsia"/>
                <w:lang w:eastAsia="zh-CN"/>
              </w:rPr>
              <w:t xml:space="preserve"> and</w:t>
            </w:r>
            <w:r w:rsidRPr="005F5028">
              <w:rPr>
                <w:rFonts w:eastAsia="DengXian"/>
                <w:lang w:eastAsia="zh-CN"/>
              </w:rPr>
              <w:t xml:space="preserve"> </w:t>
            </w:r>
            <w:proofErr w:type="spellStart"/>
            <w:r w:rsidRPr="005F5028">
              <w:rPr>
                <w:rFonts w:eastAsia="DengXian"/>
                <w:lang w:eastAsia="zh-CN"/>
              </w:rPr>
              <w:t>modif</w:t>
            </w:r>
            <w:r>
              <w:rPr>
                <w:rFonts w:eastAsia="DengXian" w:hint="eastAsia"/>
                <w:lang w:eastAsia="zh-CN"/>
              </w:rPr>
              <w:t>ivation</w:t>
            </w:r>
            <w:proofErr w:type="spellEnd"/>
            <w:r>
              <w:rPr>
                <w:rFonts w:eastAsia="DengXian" w:hint="eastAsia"/>
                <w:lang w:eastAsia="zh-CN"/>
              </w:rPr>
              <w:t xml:space="preserve"> of </w:t>
            </w:r>
            <w:r w:rsidRPr="005F5028">
              <w:rPr>
                <w:rFonts w:eastAsia="DengXian"/>
                <w:lang w:eastAsia="zh-CN"/>
              </w:rPr>
              <w:t>QoS parameters.</w:t>
            </w:r>
          </w:p>
          <w:p w14:paraId="708AA7DE" w14:textId="0D456745" w:rsidR="00245C72" w:rsidRPr="00D6763E" w:rsidRDefault="00147018" w:rsidP="00C90212">
            <w:pPr>
              <w:pStyle w:val="CRCoverPage"/>
              <w:spacing w:afterLines="50"/>
              <w:ind w:left="102"/>
              <w:rPr>
                <w:noProof/>
                <w:lang w:eastAsia="zh-CN"/>
              </w:rPr>
            </w:pPr>
            <w:r w:rsidRPr="005F5028">
              <w:rPr>
                <w:rFonts w:hint="eastAsia"/>
                <w:noProof/>
                <w:lang w:eastAsia="zh-CN"/>
              </w:rPr>
              <w:t>Based on th</w:t>
            </w:r>
            <w:r w:rsidR="00C90212">
              <w:rPr>
                <w:rFonts w:hint="eastAsia"/>
                <w:noProof/>
                <w:lang w:eastAsia="zh-CN"/>
              </w:rPr>
              <w:t>i</w:t>
            </w:r>
            <w:r w:rsidRPr="005F5028">
              <w:rPr>
                <w:rFonts w:hint="eastAsia"/>
                <w:noProof/>
                <w:lang w:eastAsia="zh-CN"/>
              </w:rPr>
              <w:t xml:space="preserve">s, </w:t>
            </w:r>
            <w:r w:rsidR="0067018E">
              <w:rPr>
                <w:rFonts w:hint="eastAsia"/>
                <w:noProof/>
                <w:lang w:eastAsia="zh-CN"/>
              </w:rPr>
              <w:t>the descriptions on how the PCF</w:t>
            </w:r>
            <w:r w:rsidR="0067018E">
              <w:t xml:space="preserve"> </w:t>
            </w:r>
            <w:r w:rsidR="0067018E">
              <w:rPr>
                <w:rFonts w:hint="eastAsia"/>
                <w:lang w:eastAsia="zh-CN"/>
              </w:rPr>
              <w:t>makes p</w:t>
            </w:r>
            <w:r w:rsidR="0067018E">
              <w:t xml:space="preserve">olicy decisions based on </w:t>
            </w:r>
            <w:r w:rsidR="00C90212" w:rsidRPr="004B0182">
              <w:rPr>
                <w:rFonts w:eastAsia="DengXian"/>
                <w:lang w:eastAsia="zh-CN"/>
              </w:rPr>
              <w:t xml:space="preserve">QoS and </w:t>
            </w:r>
            <w:r w:rsidR="00C90212">
              <w:rPr>
                <w:rFonts w:eastAsia="DengXian" w:hint="eastAsia"/>
                <w:lang w:eastAsia="zh-CN"/>
              </w:rPr>
              <w:t>p</w:t>
            </w:r>
            <w:r w:rsidR="00C90212" w:rsidRPr="004B0182">
              <w:rPr>
                <w:rFonts w:eastAsia="DengXian"/>
                <w:lang w:eastAsia="zh-CN"/>
              </w:rPr>
              <w:t xml:space="preserve">olicy </w:t>
            </w:r>
            <w:r w:rsidR="00C90212">
              <w:rPr>
                <w:rFonts w:eastAsia="DengXian" w:hint="eastAsia"/>
                <w:lang w:eastAsia="zh-CN"/>
              </w:rPr>
              <w:t>a</w:t>
            </w:r>
            <w:r w:rsidR="00C90212" w:rsidRPr="004B0182">
              <w:rPr>
                <w:rFonts w:eastAsia="DengXian"/>
                <w:lang w:eastAsia="zh-CN"/>
              </w:rPr>
              <w:t>ssistance</w:t>
            </w:r>
            <w:r w:rsidR="00C90212" w:rsidRPr="005F5028">
              <w:rPr>
                <w:rFonts w:eastAsia="DengXian"/>
                <w:lang w:eastAsia="zh-CN"/>
              </w:rPr>
              <w:t xml:space="preserve"> analytics</w:t>
            </w:r>
            <w:r w:rsidR="0067018E">
              <w:rPr>
                <w:rFonts w:hint="eastAsia"/>
                <w:noProof/>
                <w:lang w:eastAsia="zh-CN"/>
              </w:rPr>
              <w:t xml:space="preserve"> are proposed.</w:t>
            </w:r>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FD5F34" w:rsidR="003D4E7B" w:rsidRDefault="0067018E" w:rsidP="003C1267">
            <w:pPr>
              <w:pStyle w:val="CRCoverPage"/>
              <w:spacing w:afterLines="50"/>
              <w:ind w:left="102"/>
              <w:rPr>
                <w:noProof/>
                <w:lang w:eastAsia="zh-CN"/>
              </w:rPr>
            </w:pPr>
            <w:r>
              <w:rPr>
                <w:rFonts w:hint="eastAsia"/>
                <w:noProof/>
                <w:lang w:eastAsia="zh-CN"/>
              </w:rPr>
              <w:t>Add descriptions on how the PCF</w:t>
            </w:r>
            <w:r>
              <w:rPr>
                <w:noProof/>
                <w:lang w:eastAsia="zh-CN"/>
              </w:rPr>
              <w:t xml:space="preserve"> </w:t>
            </w:r>
            <w:r>
              <w:rPr>
                <w:rFonts w:hint="eastAsia"/>
                <w:noProof/>
                <w:lang w:eastAsia="zh-CN"/>
              </w:rPr>
              <w:t>makes p</w:t>
            </w:r>
            <w:r>
              <w:rPr>
                <w:noProof/>
                <w:lang w:eastAsia="zh-CN"/>
              </w:rPr>
              <w:t xml:space="preserve">olicy decisions based on </w:t>
            </w:r>
            <w:r w:rsidR="00C90212" w:rsidRPr="004B0182">
              <w:rPr>
                <w:rFonts w:eastAsia="DengXian"/>
                <w:lang w:eastAsia="zh-CN"/>
              </w:rPr>
              <w:t xml:space="preserve">QoS and </w:t>
            </w:r>
            <w:r w:rsidR="00C90212">
              <w:rPr>
                <w:rFonts w:eastAsia="DengXian" w:hint="eastAsia"/>
                <w:lang w:eastAsia="zh-CN"/>
              </w:rPr>
              <w:t>p</w:t>
            </w:r>
            <w:r w:rsidR="00C90212" w:rsidRPr="004B0182">
              <w:rPr>
                <w:rFonts w:eastAsia="DengXian"/>
                <w:lang w:eastAsia="zh-CN"/>
              </w:rPr>
              <w:t xml:space="preserve">olicy </w:t>
            </w:r>
            <w:r w:rsidR="00C90212">
              <w:rPr>
                <w:rFonts w:eastAsia="DengXian" w:hint="eastAsia"/>
                <w:lang w:eastAsia="zh-CN"/>
              </w:rPr>
              <w:t>a</w:t>
            </w:r>
            <w:r w:rsidR="00C90212" w:rsidRPr="004B0182">
              <w:rPr>
                <w:rFonts w:eastAsia="DengXian"/>
                <w:lang w:eastAsia="zh-CN"/>
              </w:rPr>
              <w:t>ssistance</w:t>
            </w:r>
            <w:r w:rsidR="00C90212" w:rsidRPr="005F5028">
              <w:rPr>
                <w:rFonts w:eastAsia="DengXian"/>
                <w:lang w:eastAsia="zh-CN"/>
              </w:rPr>
              <w:t xml:space="preserve"> analytics</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3404B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A4EDF9" w:rsidR="00895A49" w:rsidRPr="00A659EA" w:rsidRDefault="0067018E" w:rsidP="0067018E">
            <w:pPr>
              <w:pStyle w:val="CRCoverPage"/>
              <w:spacing w:after="0"/>
              <w:ind w:left="100"/>
              <w:rPr>
                <w:noProof/>
                <w:lang w:eastAsia="zh-CN"/>
              </w:rPr>
            </w:pPr>
            <w:r>
              <w:rPr>
                <w:rFonts w:eastAsia="等线" w:hint="eastAsia"/>
                <w:lang w:eastAsia="zh-CN"/>
              </w:rPr>
              <w:t xml:space="preserve">It is unclear </w:t>
            </w:r>
            <w:r>
              <w:rPr>
                <w:rFonts w:hint="eastAsia"/>
                <w:noProof/>
                <w:lang w:eastAsia="zh-CN"/>
              </w:rPr>
              <w:t>how the PCF</w:t>
            </w:r>
            <w:r>
              <w:rPr>
                <w:noProof/>
                <w:lang w:eastAsia="zh-CN"/>
              </w:rPr>
              <w:t xml:space="preserve"> </w:t>
            </w:r>
            <w:r>
              <w:rPr>
                <w:rFonts w:hint="eastAsia"/>
                <w:noProof/>
                <w:lang w:eastAsia="zh-CN"/>
              </w:rPr>
              <w:t>makes p</w:t>
            </w:r>
            <w:r>
              <w:rPr>
                <w:noProof/>
                <w:lang w:eastAsia="zh-CN"/>
              </w:rPr>
              <w:t xml:space="preserve">olicy decisions based on </w:t>
            </w:r>
            <w:r w:rsidR="00C90212" w:rsidRPr="004B0182">
              <w:rPr>
                <w:rFonts w:eastAsia="DengXian"/>
                <w:lang w:eastAsia="zh-CN"/>
              </w:rPr>
              <w:t xml:space="preserve">QoS and </w:t>
            </w:r>
            <w:r w:rsidR="00C90212">
              <w:rPr>
                <w:rFonts w:eastAsia="DengXian" w:hint="eastAsia"/>
                <w:lang w:eastAsia="zh-CN"/>
              </w:rPr>
              <w:t>p</w:t>
            </w:r>
            <w:r w:rsidR="00C90212" w:rsidRPr="004B0182">
              <w:rPr>
                <w:rFonts w:eastAsia="DengXian"/>
                <w:lang w:eastAsia="zh-CN"/>
              </w:rPr>
              <w:t xml:space="preserve">olicy </w:t>
            </w:r>
            <w:r w:rsidR="00C90212">
              <w:rPr>
                <w:rFonts w:eastAsia="DengXian" w:hint="eastAsia"/>
                <w:lang w:eastAsia="zh-CN"/>
              </w:rPr>
              <w:t>a</w:t>
            </w:r>
            <w:r w:rsidR="00C90212" w:rsidRPr="004B0182">
              <w:rPr>
                <w:rFonts w:eastAsia="DengXian"/>
                <w:lang w:eastAsia="zh-CN"/>
              </w:rPr>
              <w:t>ssistance</w:t>
            </w:r>
            <w:r w:rsidR="00C90212" w:rsidRPr="005F5028">
              <w:rPr>
                <w:rFonts w:eastAsia="DengXian"/>
                <w:lang w:eastAsia="zh-CN"/>
              </w:rPr>
              <w:t xml:space="preserve"> analytics</w:t>
            </w:r>
            <w:r>
              <w:rPr>
                <w:rFonts w:hint="eastAsia"/>
                <w:noProof/>
                <w:lang w:eastAsia="zh-CN"/>
              </w:rPr>
              <w:t>.</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1EA3E" w:rsidR="001E41F3" w:rsidRDefault="0067018E" w:rsidP="00A659EA">
            <w:pPr>
              <w:pStyle w:val="CRCoverPage"/>
              <w:spacing w:after="0"/>
              <w:ind w:left="100"/>
              <w:rPr>
                <w:noProof/>
                <w:lang w:eastAsia="zh-CN"/>
              </w:rPr>
            </w:pPr>
            <w:r>
              <w:rPr>
                <w:rFonts w:hint="eastAsia"/>
                <w:noProof/>
                <w:lang w:eastAsia="zh-CN"/>
              </w:rPr>
              <w:t>6.1.1.3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0BA22E33" w14:textId="77777777" w:rsidR="00176CE5" w:rsidRDefault="00176CE5" w:rsidP="00176CE5">
      <w:pPr>
        <w:pStyle w:val="4"/>
      </w:pPr>
      <w:bookmarkStart w:id="2" w:name="_Toc170198867"/>
      <w:r>
        <w:t>6.1.1.3</w:t>
      </w:r>
      <w:r>
        <w:tab/>
        <w:t>Policy decisions based on network analytics</w:t>
      </w:r>
      <w:bookmarkEnd w:id="2"/>
    </w:p>
    <w:p w14:paraId="67D30C94" w14:textId="77777777" w:rsidR="00176CE5" w:rsidRDefault="00176CE5" w:rsidP="00176CE5">
      <w:r>
        <w:t>Policy decisions based on network analytics allow PCF to perform policy decisions taking into account analytics information defined for Analytics IDs listed in TS 23.288 [24].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 23.288 [24].</w:t>
      </w:r>
    </w:p>
    <w:p w14:paraId="2696707F" w14:textId="77777777" w:rsidR="00176CE5" w:rsidRDefault="00176CE5" w:rsidP="00176CE5">
      <w:r>
        <w:t>The PCF performs discovery and selection of NWDAF and DCCF as defined in TS 23.501 [2] and subscribes/unsubscribes to Analytics information as defined in TS 23.288 [24]. In addition, the AMF and/or SMF may include, in the AM/SM Policy Association establishment or modification procedures, the list of NWDAF instance IDs used for the UE or the PDU Session and their associated Analytics ID(s) consumed by the AMF or SMF respectively. The PCF may select those NWDAF instances as the ones to subscribe for their associated Analytics ID(s) for the UE for which those AM/SM Policy Associations are related to or may perform NWDAF discovery if the NWDAF for an Analytics ID not provided by the AMF or SMF is needed.</w:t>
      </w:r>
    </w:p>
    <w:p w14:paraId="74666CBC" w14:textId="0380A853" w:rsidR="00176CE5" w:rsidRDefault="00176CE5" w:rsidP="00176CE5">
      <w:r>
        <w:t>The following Analytics IDs are relevant for Policy decisions: "Load level information", "Service Experience", "Network Performance", "Abnormal behaviour", "UE Mobility", "UE Communication", "User Data Congestion", "Data Dispersion", "Session Management Congestion Control Experience", "DN Performance", "WLAN performance"</w:t>
      </w:r>
      <w:ins w:id="3" w:author="CATT_dxy" w:date="2025-01-11T18:35:00Z">
        <w:r w:rsidR="00914AF1">
          <w:rPr>
            <w:rFonts w:hint="eastAsia"/>
            <w:lang w:eastAsia="zh-CN"/>
          </w:rPr>
          <w:t>,</w:t>
        </w:r>
      </w:ins>
      <w:r>
        <w:t xml:space="preserve"> </w:t>
      </w:r>
      <w:del w:id="4" w:author="CATT_dxy" w:date="2025-01-11T18:35:00Z">
        <w:r w:rsidDel="00914AF1">
          <w:delText xml:space="preserve">and </w:delText>
        </w:r>
      </w:del>
      <w:r>
        <w:t>"Redundant Transmission Experience"</w:t>
      </w:r>
      <w:ins w:id="5" w:author="CATT_dxy" w:date="2025-01-11T18:35:00Z">
        <w:r w:rsidR="00914AF1">
          <w:rPr>
            <w:rFonts w:hint="eastAsia"/>
            <w:lang w:eastAsia="zh-CN"/>
          </w:rPr>
          <w:t xml:space="preserve"> and </w:t>
        </w:r>
        <w:r w:rsidR="00914AF1">
          <w:t>"QoS and Policy Assistance"</w:t>
        </w:r>
      </w:ins>
      <w:r>
        <w:t xml:space="preserve">. The PCF may subscribe to NWDAF as described below or alternatively, the PCF may use </w:t>
      </w:r>
      <w:proofErr w:type="spellStart"/>
      <w:r>
        <w:t>Ndccf_DataManagement_Subscribe</w:t>
      </w:r>
      <w:proofErr w:type="spellEnd"/>
      <w:r>
        <w:t xml:space="preserve"> including the "Analytics Specification" with the same information as provided in the Nnwdaf_AnalyticsSubscription_Subscribe, and optionally the PCF may include the NWDAF ID, e.g. if provided by AMF or SMF:</w:t>
      </w:r>
    </w:p>
    <w:p w14:paraId="186655C5" w14:textId="77777777" w:rsidR="00176CE5" w:rsidRDefault="00176CE5" w:rsidP="00176CE5">
      <w:pPr>
        <w:pStyle w:val="B1"/>
      </w:pPr>
      <w:r>
        <w:t>-</w:t>
      </w:r>
      <w:r>
        <w:ta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28F52894" w14:textId="77777777" w:rsidR="00176CE5" w:rsidRDefault="00176CE5" w:rsidP="00176CE5">
      <w:pPr>
        <w:pStyle w:val="B1"/>
      </w:pPr>
      <w:r>
        <w:tab/>
        <w:t>The NWDAF service to retrieve the Load Level Information is described in clause 6.3 of TS 23.288 [24].</w:t>
      </w:r>
    </w:p>
    <w:p w14:paraId="60229094" w14:textId="77777777" w:rsidR="00176CE5" w:rsidRDefault="00176CE5" w:rsidP="00176CE5">
      <w:pPr>
        <w:pStyle w:val="B1"/>
      </w:pPr>
      <w:r>
        <w:t>-</w:t>
      </w:r>
      <w:r>
        <w:tab/>
        <w:t>The PCF may subscribe to notifications of network analytics related to "Service Experience" using the Nnwdaf_AnalyticsSubscription_Subscribe service operation including the Analytics ID "Service Experience", the Target of Analytics Reporting "SUPI", "Internal Group Id" or "any UE", the Analytics Filter including one or more Application Identifier(s), one or more or "any" RAT Type(s) or Frequency value(s), one or more list(s) of combination of (S-NSSAI, DNN, PDU Session type and SSC Mode) optionally per Access Type and the Analytics Reporting Information set to service experience threshold value(s) for the RAT Type(s) and/or Frequency value(s). The PCF is notified on the Service Experience statistics or predictions including, for each Application Identifier, the list of SUPIs for which Service Experience is provided and the list of RAT Types and/or Frequency values for which the Service Experience applies. In addition, the list of SUPIs for which Service Experience is provided is also added when the Target of Analytics Reporting is "Internal Group Id" or "any UE". Both spatial and time validity may be provided as well as the confidence of the prediction.</w:t>
      </w:r>
    </w:p>
    <w:p w14:paraId="29115D4D" w14:textId="77777777" w:rsidR="00176CE5" w:rsidRDefault="00176CE5" w:rsidP="00176CE5">
      <w:pPr>
        <w:pStyle w:val="B1"/>
      </w:pPr>
      <w:r>
        <w:tab/>
        <w:t xml:space="preserve">The NWDAF service to retrieve the service experience (i.e. the average observed Service </w:t>
      </w:r>
      <w:proofErr w:type="spellStart"/>
      <w:r>
        <w:t>MoS</w:t>
      </w:r>
      <w:proofErr w:type="spellEnd"/>
      <w:r>
        <w:t>) is described in clause 6.4 of TS 23.288 [24].</w:t>
      </w:r>
    </w:p>
    <w:p w14:paraId="1A351D28" w14:textId="77777777" w:rsidR="00176CE5" w:rsidRDefault="00176CE5" w:rsidP="00176CE5">
      <w:pPr>
        <w:pStyle w:val="B1"/>
      </w:pPr>
      <w:r>
        <w:t>-</w:t>
      </w:r>
      <w:r>
        <w:ta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2AC3444" w14:textId="77777777" w:rsidR="00176CE5" w:rsidRDefault="00176CE5" w:rsidP="00176CE5">
      <w:pPr>
        <w:pStyle w:val="B1"/>
      </w:pPr>
      <w:r>
        <w:tab/>
        <w:t>The NWDAF services to retrieve "Network Performance" as described in clause 6.6 of TS 23.288 [24].</w:t>
      </w:r>
    </w:p>
    <w:p w14:paraId="235DD90A" w14:textId="77777777" w:rsidR="00176CE5" w:rsidRDefault="00176CE5" w:rsidP="00176CE5">
      <w:pPr>
        <w:pStyle w:val="B1"/>
      </w:pPr>
      <w:r>
        <w:t>-</w:t>
      </w:r>
      <w:r>
        <w:tab/>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w:t>
      </w:r>
      <w:r>
        <w:lastRenderedPageBreak/>
        <w:t>the expected analytics type or the list of Exceptions IDs and per each Exception Id a possible threshold and other Analytics Filter Information if needed. The list of Exception IDs is specified in TS 23.288 [24].</w:t>
      </w:r>
    </w:p>
    <w:p w14:paraId="625C2149" w14:textId="77777777" w:rsidR="00176CE5" w:rsidRDefault="00176CE5" w:rsidP="00176CE5">
      <w:pPr>
        <w:pStyle w:val="B1"/>
      </w:pPr>
      <w:r>
        <w:tab/>
        <w:t>The NWDAF services to retrieve "Abnormal behaviour" analytics are described in clause 6.7.5 of TS 23.288 [24].</w:t>
      </w:r>
    </w:p>
    <w:p w14:paraId="0375D766" w14:textId="77777777" w:rsidR="00176CE5" w:rsidRDefault="00176CE5" w:rsidP="00176CE5">
      <w:pPr>
        <w:pStyle w:val="B1"/>
      </w:pPr>
      <w:r>
        <w:t>-</w:t>
      </w:r>
      <w:r>
        <w:tab/>
        <w:t xml:space="preserve">The PCF may subscribe to notifications of network analytics related to "UE Mobility" using </w:t>
      </w:r>
      <w:proofErr w:type="spellStart"/>
      <w:r>
        <w:t>NWDAF_AnalyticsSubscription_Subscribe</w:t>
      </w:r>
      <w:proofErr w:type="spellEnd"/>
      <w:r>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5AD50A6B" w14:textId="77777777" w:rsidR="00176CE5" w:rsidRDefault="00176CE5" w:rsidP="00176CE5">
      <w:pPr>
        <w:pStyle w:val="B1"/>
      </w:pPr>
      <w:r>
        <w:tab/>
        <w:t>The NWDAF services to retrieve "UE Mobility" analytics are described in clause 6.7.2 of TS 23.288 [24].</w:t>
      </w:r>
    </w:p>
    <w:p w14:paraId="39FD84B6" w14:textId="77777777" w:rsidR="00176CE5" w:rsidRDefault="00176CE5" w:rsidP="00176CE5">
      <w:pPr>
        <w:pStyle w:val="B1"/>
      </w:pPr>
      <w:r>
        <w:t>-</w:t>
      </w:r>
      <w:r>
        <w:tab/>
        <w:t xml:space="preserve">The PCF may subscribe to notifications of network analytics related to "UE Communication" using </w:t>
      </w:r>
      <w:proofErr w:type="spellStart"/>
      <w:r>
        <w:t>NWDAF_AnalyticsSubscription_Subscribe</w:t>
      </w:r>
      <w:proofErr w:type="spellEnd"/>
      <w:r>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4DD90BCA" w14:textId="77777777" w:rsidR="00176CE5" w:rsidRDefault="00176CE5" w:rsidP="00176CE5">
      <w:pPr>
        <w:pStyle w:val="B1"/>
      </w:pPr>
      <w:r>
        <w:tab/>
        <w:t>The NWDAF services to retrieve "UE Communication" analytics are described in clause 6.7.3 of TS 23.288 [24].</w:t>
      </w:r>
    </w:p>
    <w:p w14:paraId="1AA61DC6" w14:textId="77777777" w:rsidR="00176CE5" w:rsidRDefault="00176CE5" w:rsidP="00176CE5">
      <w:pPr>
        <w:pStyle w:val="B1"/>
      </w:pPr>
      <w:r>
        <w:t>-</w:t>
      </w:r>
      <w:r>
        <w:tab/>
        <w:t xml:space="preserve">The PCF may subscribe to notifications of network analytics related to "User Data Congestion" using </w:t>
      </w:r>
      <w:proofErr w:type="spellStart"/>
      <w:r>
        <w:t>NWDAF_AnalyticsSubscription_Subscribe</w:t>
      </w:r>
      <w:proofErr w:type="spellEnd"/>
      <w:r>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71D10327" w14:textId="77777777" w:rsidR="00176CE5" w:rsidRDefault="00176CE5" w:rsidP="00176CE5">
      <w:pPr>
        <w:pStyle w:val="B1"/>
      </w:pPr>
      <w:r>
        <w:tab/>
        <w:t>The NWDAF services to retrieve "User Data Congestion" analytics are described in clause 6.8 of TS 23.288 [24].</w:t>
      </w:r>
    </w:p>
    <w:p w14:paraId="7A72E148" w14:textId="77777777" w:rsidR="00176CE5" w:rsidRDefault="00176CE5" w:rsidP="00176CE5">
      <w:pPr>
        <w:pStyle w:val="B1"/>
      </w:pPr>
      <w:r>
        <w:t>-</w:t>
      </w:r>
      <w:r>
        <w:tab/>
        <w:t xml:space="preserve">The PCF may subscribe to notifications of network analytics related to "Data Dispersion" using </w:t>
      </w:r>
      <w:proofErr w:type="spellStart"/>
      <w:r>
        <w:t>NWDAF_AnalyticsSubscription_Subscribe</w:t>
      </w:r>
      <w:proofErr w:type="spellEnd"/>
      <w:r>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w:t>
      </w:r>
      <w:proofErr w:type="gramStart"/>
      <w:r>
        <w:t>a duration</w:t>
      </w:r>
      <w:proofErr w:type="gramEnd"/>
      <w:r>
        <w:t xml:space="preserve"> of interest when it sets the Target of Analytics Reporting as "any UE" and the Analytics Filter as the S-NSSAI.</w:t>
      </w:r>
    </w:p>
    <w:p w14:paraId="24397993" w14:textId="77777777" w:rsidR="00176CE5" w:rsidRDefault="00176CE5" w:rsidP="00176CE5">
      <w:pPr>
        <w:pStyle w:val="B1"/>
      </w:pPr>
      <w:r>
        <w:tab/>
        <w:t>The NWDAF services to retrieve "Data Dispersion" analytics are described in clause 6.10 of TS 23.288 [24].</w:t>
      </w:r>
    </w:p>
    <w:p w14:paraId="4BF9BDF7" w14:textId="77777777" w:rsidR="00176CE5" w:rsidRDefault="00176CE5" w:rsidP="00176CE5">
      <w:pPr>
        <w:pStyle w:val="B1"/>
      </w:pPr>
      <w:r>
        <w:t>-</w:t>
      </w:r>
      <w:r>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46F98419" w14:textId="77777777" w:rsidR="00176CE5" w:rsidRDefault="00176CE5" w:rsidP="00176CE5">
      <w:pPr>
        <w:pStyle w:val="B1"/>
      </w:pPr>
      <w:r>
        <w:tab/>
        <w:t>The NWDAF services to retrieve "WLAN performance" analytics are described in clause 6.11 of TS 23.288 [24].</w:t>
      </w:r>
    </w:p>
    <w:p w14:paraId="6D4D84FA" w14:textId="419283B8" w:rsidR="00176CE5" w:rsidRDefault="00176CE5" w:rsidP="00176CE5">
      <w:pPr>
        <w:pStyle w:val="B1"/>
      </w:pPr>
      <w:r>
        <w:t>-</w:t>
      </w:r>
      <w:r>
        <w:tab/>
        <w:t xml:space="preserve">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w:t>
      </w:r>
      <w:ins w:id="6" w:author="CATT_dxy" w:date="2025-01-11T19:42:00Z">
        <w:r w:rsidR="006350C4">
          <w:rPr>
            <w:rFonts w:hint="eastAsia"/>
            <w:lang w:eastAsia="zh-CN"/>
          </w:rPr>
          <w:t>whi</w:t>
        </w:r>
      </w:ins>
      <w:ins w:id="7" w:author="CATT_dxy" w:date="2025-01-11T19:43:00Z">
        <w:r w:rsidR="006350C4">
          <w:rPr>
            <w:rFonts w:hint="eastAsia"/>
            <w:lang w:eastAsia="zh-CN"/>
          </w:rPr>
          <w:t xml:space="preserve">ch </w:t>
        </w:r>
      </w:ins>
      <w:r>
        <w:t>may include DNN and/or S-NSSAI. The PCF is notified on the Session Management Congestion Control Experience statistics including the DNN and/or S-NSSAI.</w:t>
      </w:r>
    </w:p>
    <w:p w14:paraId="51F3591D" w14:textId="77777777" w:rsidR="00176CE5" w:rsidRDefault="00176CE5" w:rsidP="00176CE5">
      <w:pPr>
        <w:pStyle w:val="B1"/>
      </w:pPr>
      <w:r>
        <w:tab/>
        <w:t>The NWDAF services to retrieve "Session Management Congestion Control Experience" analytics are described in clause 6.12 of TS 23.288 [24].</w:t>
      </w:r>
    </w:p>
    <w:p w14:paraId="7FAE95C2" w14:textId="2C4B4507" w:rsidR="00176CE5" w:rsidRDefault="00176CE5" w:rsidP="00176CE5">
      <w:pPr>
        <w:pStyle w:val="B1"/>
      </w:pPr>
      <w:r>
        <w:t>-</w:t>
      </w:r>
      <w:r>
        <w:tab/>
        <w:t xml:space="preserve">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w:t>
      </w:r>
      <w:ins w:id="8" w:author="CATT_dxy" w:date="2025-01-11T19:43:00Z">
        <w:r w:rsidR="006350C4">
          <w:rPr>
            <w:rFonts w:hint="eastAsia"/>
            <w:lang w:eastAsia="zh-CN"/>
          </w:rPr>
          <w:lastRenderedPageBreak/>
          <w:t xml:space="preserve">which </w:t>
        </w:r>
      </w:ins>
      <w:r>
        <w:t>may include Application ID(s). The PCF is notified on the DN Performance statistics or predictions including Application ID(s). In addition, the confidence of the prediction may be provided.</w:t>
      </w:r>
    </w:p>
    <w:p w14:paraId="67B426B7" w14:textId="77777777" w:rsidR="00176CE5" w:rsidRDefault="00176CE5" w:rsidP="00176CE5">
      <w:pPr>
        <w:pStyle w:val="B1"/>
      </w:pPr>
      <w:r>
        <w:tab/>
        <w:t>The NWDAF services to retrieve "DN Performance" analytics are described in clause 6.14 of TS 23.288 [24].</w:t>
      </w:r>
    </w:p>
    <w:p w14:paraId="053E2243" w14:textId="77777777" w:rsidR="00176CE5" w:rsidRDefault="00176CE5" w:rsidP="00176CE5">
      <w:pPr>
        <w:pStyle w:val="B1"/>
      </w:pPr>
      <w:r>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3BB50768" w14:textId="77777777" w:rsidR="00176CE5" w:rsidRDefault="00176CE5" w:rsidP="00176CE5">
      <w:pPr>
        <w:pStyle w:val="B1"/>
      </w:pPr>
      <w:r>
        <w:tab/>
        <w:t>The NWDAF services to retrieve "Redundant Transmission Experience" analytics are described in clause 6.13 of TS 23.288 [24].</w:t>
      </w:r>
    </w:p>
    <w:p w14:paraId="4DBB5768" w14:textId="52A4044A" w:rsidR="000855E3" w:rsidRDefault="000855E3" w:rsidP="000855E3">
      <w:pPr>
        <w:pStyle w:val="B1"/>
        <w:rPr>
          <w:ins w:id="9" w:author="CATT_dxy" w:date="2024-07-10T09:21:00Z"/>
          <w:lang w:eastAsia="zh-CN"/>
        </w:rPr>
      </w:pPr>
      <w:ins w:id="10" w:author="CATT_dxy" w:date="2024-07-10T09:21:00Z">
        <w:r>
          <w:t>-</w:t>
        </w:r>
        <w:r>
          <w:tab/>
          <w:t xml:space="preserve">The PCF may subscribe to notifications of network analytics </w:t>
        </w:r>
      </w:ins>
      <w:ins w:id="11" w:author="CATT_dxy" w:date="2024-07-10T10:12:00Z">
        <w:r w:rsidR="002E0B42">
          <w:rPr>
            <w:rFonts w:hint="eastAsia"/>
            <w:lang w:eastAsia="zh-CN"/>
          </w:rPr>
          <w:t>for</w:t>
        </w:r>
      </w:ins>
      <w:ins w:id="12" w:author="CATT_dxy" w:date="2024-07-10T09:21:00Z">
        <w:r>
          <w:t xml:space="preserve"> "</w:t>
        </w:r>
      </w:ins>
      <w:ins w:id="13" w:author="CATT_dxy" w:date="2025-01-11T18:18:00Z">
        <w:r w:rsidR="002761F8">
          <w:t>QoS and Policy Assistance</w:t>
        </w:r>
      </w:ins>
      <w:ins w:id="14" w:author="CATT_dxy" w:date="2024-07-10T09:21:00Z">
        <w:r>
          <w:t>" using the Nnwdaf_AnalyticsSubscription_Subscribe service operation including the Analytics ID "</w:t>
        </w:r>
      </w:ins>
      <w:ins w:id="15" w:author="CATT_dxy" w:date="2025-01-11T18:18:00Z">
        <w:r w:rsidR="002761F8">
          <w:t>QoS and Policy Assistance</w:t>
        </w:r>
      </w:ins>
      <w:ins w:id="16" w:author="CATT_dxy" w:date="2024-07-10T09:21:00Z">
        <w:r>
          <w:t xml:space="preserve">", </w:t>
        </w:r>
      </w:ins>
      <w:ins w:id="17" w:author="CATT_dxy" w:date="2024-07-10T09:23:00Z">
        <w:r>
          <w:t>Target of Analytics Reporting "SUPI", "Internal Group Id" or "any UE"</w:t>
        </w:r>
      </w:ins>
      <w:ins w:id="18" w:author="CATT_dxy" w:date="2024-07-10T10:07:00Z">
        <w:r w:rsidR="00666090">
          <w:rPr>
            <w:rFonts w:hint="eastAsia"/>
            <w:lang w:eastAsia="zh-CN"/>
          </w:rPr>
          <w:t>,</w:t>
        </w:r>
      </w:ins>
      <w:ins w:id="19" w:author="CATT_dxy" w:date="2024-07-10T09:23:00Z">
        <w:r>
          <w:t xml:space="preserve"> </w:t>
        </w:r>
      </w:ins>
      <w:ins w:id="20" w:author="CATT_dxy" w:date="2025-01-11T18:21:00Z">
        <w:r w:rsidR="002761F8">
          <w:rPr>
            <w:lang w:eastAsia="zh-CN"/>
          </w:rPr>
          <w:t>QoS parameter set(s)</w:t>
        </w:r>
        <w:r w:rsidR="002761F8">
          <w:rPr>
            <w:rFonts w:hint="eastAsia"/>
            <w:lang w:eastAsia="zh-CN"/>
          </w:rPr>
          <w:t xml:space="preserve">, </w:t>
        </w:r>
        <w:r w:rsidR="002761F8">
          <w:rPr>
            <w:lang w:eastAsia="zh-CN"/>
          </w:rPr>
          <w:t>requested QoE</w:t>
        </w:r>
      </w:ins>
      <w:ins w:id="21" w:author="CATT_dxy" w:date="2025-01-11T19:43:00Z">
        <w:r w:rsidR="006350C4">
          <w:rPr>
            <w:rFonts w:hint="eastAsia"/>
            <w:lang w:eastAsia="zh-CN"/>
          </w:rPr>
          <w:t>,</w:t>
        </w:r>
      </w:ins>
      <w:ins w:id="22" w:author="CATT_dxy" w:date="2025-01-11T18:21:00Z">
        <w:r w:rsidR="002761F8">
          <w:rPr>
            <w:rFonts w:hint="eastAsia"/>
            <w:lang w:eastAsia="zh-CN"/>
          </w:rPr>
          <w:t xml:space="preserve"> </w:t>
        </w:r>
      </w:ins>
      <w:ins w:id="23" w:author="CATT_dxy" w:date="2025-01-11T19:42:00Z">
        <w:r w:rsidR="006350C4">
          <w:rPr>
            <w:rFonts w:hint="eastAsia"/>
            <w:lang w:eastAsia="zh-CN"/>
          </w:rPr>
          <w:t xml:space="preserve">and </w:t>
        </w:r>
      </w:ins>
      <w:ins w:id="24" w:author="CATT_dxy" w:date="2024-07-10T09:23:00Z">
        <w:r>
          <w:t>Analytics Filter incl</w:t>
        </w:r>
        <w:r w:rsidR="00666090">
          <w:t xml:space="preserve">uding </w:t>
        </w:r>
      </w:ins>
      <w:ins w:id="25" w:author="CATT_dxy" w:date="2024-07-10T10:10:00Z">
        <w:r w:rsidR="00666090">
          <w:rPr>
            <w:rFonts w:hint="eastAsia"/>
            <w:lang w:eastAsia="zh-CN"/>
          </w:rPr>
          <w:t>optionally</w:t>
        </w:r>
        <w:r w:rsidR="00666090">
          <w:t xml:space="preserve"> </w:t>
        </w:r>
      </w:ins>
      <w:ins w:id="26" w:author="CATT_dxy" w:date="2025-01-11T18:23:00Z">
        <w:r w:rsidR="002761F8">
          <w:t>Application ID(s)</w:t>
        </w:r>
        <w:r w:rsidR="002761F8">
          <w:rPr>
            <w:rFonts w:hint="eastAsia"/>
            <w:lang w:eastAsia="zh-CN"/>
          </w:rPr>
          <w:t>,</w:t>
        </w:r>
      </w:ins>
      <w:ins w:id="27" w:author="CATT_dxy" w:date="2024-07-10T09:23:00Z">
        <w:r w:rsidR="00666090">
          <w:t xml:space="preserve"> Area of Interest, DNN</w:t>
        </w:r>
        <w:r>
          <w:t xml:space="preserve"> </w:t>
        </w:r>
      </w:ins>
      <w:ins w:id="28" w:author="CATT_dxy" w:date="2024-07-10T10:09:00Z">
        <w:r w:rsidR="00666090">
          <w:rPr>
            <w:rFonts w:hint="eastAsia"/>
            <w:lang w:eastAsia="zh-CN"/>
          </w:rPr>
          <w:t>and/</w:t>
        </w:r>
      </w:ins>
      <w:ins w:id="29" w:author="CATT_dxy" w:date="2024-07-10T09:23:00Z">
        <w:r>
          <w:t>or S-NSSAI</w:t>
        </w:r>
      </w:ins>
      <w:ins w:id="30" w:author="CATT_dxy" w:date="2025-01-11T18:23:00Z">
        <w:r w:rsidR="002761F8">
          <w:rPr>
            <w:rFonts w:hint="eastAsia"/>
            <w:lang w:eastAsia="zh-CN"/>
          </w:rPr>
          <w:t xml:space="preserve">. </w:t>
        </w:r>
      </w:ins>
      <w:ins w:id="31" w:author="CATT_dxy" w:date="2024-07-10T09:21:00Z">
        <w:r>
          <w:t xml:space="preserve">The PCF is notified </w:t>
        </w:r>
      </w:ins>
      <w:ins w:id="32" w:author="CATT_dxy" w:date="2024-07-10T09:23:00Z">
        <w:r>
          <w:rPr>
            <w:rFonts w:hint="eastAsia"/>
            <w:lang w:eastAsia="zh-CN"/>
          </w:rPr>
          <w:t>on</w:t>
        </w:r>
      </w:ins>
      <w:ins w:id="33" w:author="CATT_dxy" w:date="2024-07-10T09:24:00Z">
        <w:r w:rsidR="00C9400C" w:rsidRPr="00C9400C">
          <w:rPr>
            <w:rFonts w:eastAsia="DengXian"/>
            <w:lang w:eastAsia="zh-CN"/>
          </w:rPr>
          <w:t xml:space="preserve"> </w:t>
        </w:r>
      </w:ins>
      <w:ins w:id="34" w:author="CATT_dxy" w:date="2025-01-11T18:46:00Z">
        <w:r w:rsidR="00EB72F9">
          <w:rPr>
            <w:rFonts w:eastAsia="DengXian" w:hint="eastAsia"/>
            <w:lang w:eastAsia="zh-CN"/>
          </w:rPr>
          <w:t xml:space="preserve">the </w:t>
        </w:r>
        <w:r w:rsidR="00EB72F9" w:rsidRPr="004B0182">
          <w:rPr>
            <w:rFonts w:eastAsia="DengXian"/>
            <w:lang w:eastAsia="zh-CN"/>
          </w:rPr>
          <w:t xml:space="preserve">QoS and </w:t>
        </w:r>
        <w:r w:rsidR="00EB72F9">
          <w:rPr>
            <w:rFonts w:eastAsia="DengXian" w:hint="eastAsia"/>
            <w:lang w:eastAsia="zh-CN"/>
          </w:rPr>
          <w:t>p</w:t>
        </w:r>
        <w:r w:rsidR="00EB72F9" w:rsidRPr="004B0182">
          <w:rPr>
            <w:rFonts w:eastAsia="DengXian"/>
            <w:lang w:eastAsia="zh-CN"/>
          </w:rPr>
          <w:t xml:space="preserve">olicy </w:t>
        </w:r>
        <w:r w:rsidR="00EB72F9">
          <w:rPr>
            <w:rFonts w:eastAsia="DengXian" w:hint="eastAsia"/>
            <w:lang w:eastAsia="zh-CN"/>
          </w:rPr>
          <w:t>a</w:t>
        </w:r>
        <w:r w:rsidR="00EB72F9" w:rsidRPr="004B0182">
          <w:rPr>
            <w:rFonts w:eastAsia="DengXian"/>
            <w:lang w:eastAsia="zh-CN"/>
          </w:rPr>
          <w:t>ssistance</w:t>
        </w:r>
        <w:r w:rsidR="00EB72F9" w:rsidRPr="005F5028">
          <w:rPr>
            <w:rFonts w:eastAsia="DengXian"/>
            <w:lang w:eastAsia="zh-CN"/>
          </w:rPr>
          <w:t xml:space="preserve"> </w:t>
        </w:r>
      </w:ins>
      <w:ins w:id="35" w:author="CATT_dxy" w:date="2025-01-11T18:27:00Z">
        <w:r w:rsidR="002761F8">
          <w:t>predict</w:t>
        </w:r>
      </w:ins>
      <w:ins w:id="36" w:author="CATT_dxy" w:date="2025-01-11T19:31:00Z">
        <w:r w:rsidR="00677D00">
          <w:rPr>
            <w:rFonts w:hint="eastAsia"/>
            <w:lang w:eastAsia="zh-CN"/>
          </w:rPr>
          <w:t>ions</w:t>
        </w:r>
      </w:ins>
      <w:ins w:id="37" w:author="CATT_dxy" w:date="2024-07-10T09:25:00Z">
        <w:r w:rsidR="00C9400C">
          <w:rPr>
            <w:rFonts w:eastAsia="DengXian" w:hint="eastAsia"/>
            <w:lang w:eastAsia="zh-CN"/>
          </w:rPr>
          <w:t>.</w:t>
        </w:r>
      </w:ins>
      <w:ins w:id="38" w:author="CATT_dxy" w:date="2024-07-10T09:24:00Z">
        <w:r w:rsidR="00C9400C">
          <w:rPr>
            <w:rFonts w:eastAsia="DengXian" w:hint="eastAsia"/>
            <w:lang w:eastAsia="zh-CN"/>
          </w:rPr>
          <w:t xml:space="preserve"> </w:t>
        </w:r>
      </w:ins>
    </w:p>
    <w:p w14:paraId="4D0B835D" w14:textId="416CE635" w:rsidR="000855E3" w:rsidRPr="000855E3" w:rsidRDefault="000855E3" w:rsidP="000855E3">
      <w:pPr>
        <w:pStyle w:val="B1"/>
        <w:rPr>
          <w:ins w:id="39" w:author="CATT_dxy" w:date="2024-07-10T09:21:00Z"/>
          <w:lang w:eastAsia="zh-CN"/>
        </w:rPr>
      </w:pPr>
      <w:ins w:id="40" w:author="CATT_dxy" w:date="2024-07-10T09:21:00Z">
        <w:r>
          <w:tab/>
          <w:t>The NWDAF service</w:t>
        </w:r>
      </w:ins>
      <w:ins w:id="41" w:author="CATT_dxy" w:date="2024-07-18T18:21:00Z">
        <w:r w:rsidR="004B20C3">
          <w:rPr>
            <w:rFonts w:hint="eastAsia"/>
            <w:lang w:eastAsia="zh-CN"/>
          </w:rPr>
          <w:t>s</w:t>
        </w:r>
      </w:ins>
      <w:ins w:id="42" w:author="CATT_dxy" w:date="2024-07-10T09:21:00Z">
        <w:r>
          <w:t xml:space="preserve"> to retrieve the </w:t>
        </w:r>
      </w:ins>
      <w:ins w:id="43" w:author="CATT_dxy" w:date="2024-07-10T09:23:00Z">
        <w:r>
          <w:t>"</w:t>
        </w:r>
      </w:ins>
      <w:ins w:id="44" w:author="CATT_dxy" w:date="2025-01-11T18:32:00Z">
        <w:r w:rsidR="005321DB">
          <w:t>QoS and Policy Assistance</w:t>
        </w:r>
      </w:ins>
      <w:ins w:id="45" w:author="CATT_dxy" w:date="2024-07-10T09:23:00Z">
        <w:r>
          <w:t>"</w:t>
        </w:r>
      </w:ins>
      <w:ins w:id="46" w:author="CATT_dxy" w:date="2024-07-18T18:22:00Z">
        <w:r w:rsidR="00A67496">
          <w:rPr>
            <w:rFonts w:hint="eastAsia"/>
            <w:lang w:eastAsia="zh-CN"/>
          </w:rPr>
          <w:t xml:space="preserve"> are</w:t>
        </w:r>
      </w:ins>
      <w:ins w:id="47" w:author="CATT_dxy" w:date="2024-07-10T09:21:00Z">
        <w:r>
          <w:t xml:space="preserve"> described in clause 6.</w:t>
        </w:r>
      </w:ins>
      <w:ins w:id="48" w:author="CATT_dxy" w:date="2025-01-11T18:33:00Z">
        <w:r w:rsidR="009668F2">
          <w:rPr>
            <w:rFonts w:hint="eastAsia"/>
            <w:lang w:eastAsia="zh-CN"/>
          </w:rPr>
          <w:t>23</w:t>
        </w:r>
      </w:ins>
      <w:ins w:id="49" w:author="CATT_dxy" w:date="2024-07-10T09:21:00Z">
        <w:r>
          <w:t xml:space="preserve"> of TS 23.288 [24].</w:t>
        </w:r>
      </w:ins>
    </w:p>
    <w:p w14:paraId="2AE9FAEC" w14:textId="77777777" w:rsidR="00176CE5" w:rsidRDefault="00176CE5" w:rsidP="00176CE5">
      <w:r>
        <w:t xml:space="preserve">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w:t>
      </w:r>
      <w:proofErr w:type="gramStart"/>
      <w:r>
        <w:t>NWDAF,</w:t>
      </w:r>
      <w:proofErr w:type="gramEnd"/>
      <w:r>
        <w:t xml:space="preserve">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6D4BF6EA" w14:textId="77777777" w:rsidR="00176CE5" w:rsidRDefault="00176CE5" w:rsidP="00176CE5">
      <w:pPr>
        <w:pStyle w:val="NO"/>
      </w:pPr>
      <w:r>
        <w:t>NOTE 1:</w:t>
      </w:r>
      <w:r>
        <w:tab/>
        <w:t>Care needs to be taken with regards to signalling and processing load caused when requesting analytics targeting "Any UE". A PCF preferably limits the analytics requests to a smaller UE set to reduce the load.</w:t>
      </w:r>
    </w:p>
    <w:p w14:paraId="164C5E47" w14:textId="77777777" w:rsidR="00176CE5" w:rsidRDefault="00176CE5" w:rsidP="00176CE5">
      <w:r>
        <w:t>Possible triggers for the PCF to subscribe to analytics information from the NWDAF may include:</w:t>
      </w:r>
    </w:p>
    <w:p w14:paraId="0AC99998" w14:textId="77777777" w:rsidR="00176CE5" w:rsidRDefault="00176CE5" w:rsidP="00176CE5">
      <w:pPr>
        <w:pStyle w:val="B1"/>
      </w:pPr>
      <w:r>
        <w:t>-</w:t>
      </w:r>
      <w:r>
        <w:tab/>
        <w:t>Requests from AF/NEF;</w:t>
      </w:r>
    </w:p>
    <w:p w14:paraId="731620DA" w14:textId="77777777" w:rsidR="00176CE5" w:rsidRDefault="00176CE5" w:rsidP="00176CE5">
      <w:pPr>
        <w:pStyle w:val="B1"/>
      </w:pPr>
      <w:r>
        <w:t>-</w:t>
      </w:r>
      <w:r>
        <w:tab/>
        <w:t>AM Policy Association establishment or modification request from the AMF;</w:t>
      </w:r>
    </w:p>
    <w:p w14:paraId="32F733B9" w14:textId="77777777" w:rsidR="00176CE5" w:rsidRDefault="00176CE5" w:rsidP="00176CE5">
      <w:pPr>
        <w:pStyle w:val="B1"/>
      </w:pPr>
      <w:r>
        <w:t>-</w:t>
      </w:r>
      <w:r>
        <w:tab/>
        <w:t>UE Policy Association establishment or modification;</w:t>
      </w:r>
    </w:p>
    <w:p w14:paraId="508802AB" w14:textId="77777777" w:rsidR="00176CE5" w:rsidRDefault="00176CE5" w:rsidP="00176CE5">
      <w:pPr>
        <w:pStyle w:val="B1"/>
      </w:pPr>
      <w:r>
        <w:t>-</w:t>
      </w:r>
      <w:r>
        <w:tab/>
        <w:t>SM Policy Association establishment or modification request from the SMF;</w:t>
      </w:r>
    </w:p>
    <w:p w14:paraId="0CDB3862" w14:textId="77777777" w:rsidR="00176CE5" w:rsidRDefault="00176CE5" w:rsidP="00176CE5">
      <w:pPr>
        <w:pStyle w:val="B1"/>
      </w:pPr>
      <w:r>
        <w:t>-</w:t>
      </w:r>
      <w:r>
        <w:tab/>
        <w:t>Notifications received from UDR or CHF on UE subscription change;</w:t>
      </w:r>
    </w:p>
    <w:p w14:paraId="510ECE68" w14:textId="77777777" w:rsidR="00176CE5" w:rsidRDefault="00176CE5" w:rsidP="00176CE5">
      <w:pPr>
        <w:pStyle w:val="B1"/>
      </w:pPr>
      <w:r>
        <w:t>-</w:t>
      </w:r>
      <w:r>
        <w:tab/>
        <w:t>Analytics information received.</w:t>
      </w:r>
    </w:p>
    <w:p w14:paraId="40115E92" w14:textId="77777777" w:rsidR="00176CE5" w:rsidRDefault="00176CE5" w:rsidP="00176CE5">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7565EB5D" w14:textId="77777777" w:rsidR="00176CE5" w:rsidRDefault="00176CE5" w:rsidP="00176CE5">
      <w:r>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6203574E" w14:textId="77777777" w:rsidR="00176CE5" w:rsidRDefault="00176CE5" w:rsidP="00176CE5">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3539233A" w14:textId="77777777" w:rsidR="00176CE5" w:rsidRDefault="00176CE5" w:rsidP="00176CE5">
      <w:r>
        <w:t>The PCF may, upon AM or UE or SM Policy Association establishment or modification request from the AMF or SMF, or based on notifications received from UDR or CHF on UE subscription change, decide that network analytics related to "Abnormal behaviour", "UE Mobility" or "UE Communication" of the UE, "Session Management Congestion Control Experience", "DN Performance", "User Data Congestion" is needed for policy decision and therefore subscribe to notifications of those network analytics from the NWDAF.</w:t>
      </w:r>
    </w:p>
    <w:p w14:paraId="6C094461" w14:textId="77777777" w:rsidR="00176CE5" w:rsidRDefault="00176CE5" w:rsidP="00176CE5">
      <w:r>
        <w:lastRenderedPageBreak/>
        <w:t>The PCF may, upon reception of analytics information, subscribe to other analytics information from the NWDAF directly or via DCCF, if deployed.</w:t>
      </w:r>
    </w:p>
    <w:p w14:paraId="3A91350D" w14:textId="77777777" w:rsidR="00176CE5" w:rsidRDefault="00176CE5" w:rsidP="00176CE5">
      <w:r>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6FACF848" w14:textId="77777777" w:rsidR="00176CE5" w:rsidRDefault="00176CE5" w:rsidP="00176CE5">
      <w:r>
        <w:t>In roaming scenarios, the H-PCF may make policy decisions for the outbound roaming UEs based on network analytics provided by the V-NWDAF. The H-PCF performs discovery and selection of an H-NWDAF with roaming exchange capability (i.e. RE-NWDAF) as defined in TS 23.502 [3] and subscribes/unsubscribes to Analytics information from the V-NWDAF via the H-NWDAF as defined in TS 23.288 [24]. The H-PCF may request or subscribe to network analytics related to "Service Experience" or "Load Level Information" of the VPLMN. Based on these analytics, the H-PCF may update the URSP on Network Slice Selection Policy for the UE.</w:t>
      </w:r>
    </w:p>
    <w:p w14:paraId="59BDC3B6" w14:textId="77777777" w:rsidR="00176CE5" w:rsidRDefault="00176CE5" w:rsidP="00176CE5">
      <w:r>
        <w:t>The PCF may, at AM Policy Association establishment or modification, subscribe to network analytics related to "Load Level Congestion" to request load information for the Allowed NSSAI.</w:t>
      </w:r>
    </w:p>
    <w:p w14:paraId="600A09FD" w14:textId="77777777" w:rsidR="00176CE5" w:rsidRDefault="00176CE5" w:rsidP="00176CE5">
      <w:r>
        <w:t>Examples of operator policies including network analytics information as inputs for policy decisions included below:</w:t>
      </w:r>
    </w:p>
    <w:p w14:paraId="7C2E05D3" w14:textId="77777777" w:rsidR="00176CE5" w:rsidRDefault="00176CE5" w:rsidP="00176CE5">
      <w:pPr>
        <w:pStyle w:val="B1"/>
      </w:pPr>
      <w:r>
        <w:t>-</w:t>
      </w:r>
      <w:r>
        <w:tab/>
        <w:t>Based on the "Load Level Information" statistics or predictions of the Network Slice Instance, the PCF may verify if the RFSP index value needs to be modified for a SUPI for which an AM Policy Association is created; this is based on operator policies in the PCF, as defined in clause 6.1.2.1.</w:t>
      </w:r>
    </w:p>
    <w:p w14:paraId="0CA26478" w14:textId="77777777" w:rsidR="00176CE5" w:rsidRDefault="00176CE5" w:rsidP="00176CE5">
      <w:pPr>
        <w:pStyle w:val="B1"/>
      </w:pPr>
      <w:r>
        <w:t>-</w:t>
      </w:r>
      <w:r>
        <w:tab/>
        <w:t>Based on the "Service Experience" statistics or predictions, the PCF may check the 5QI values assigned to the Application, and may use this as input to calculate and update the authorized QoS for a service data flow template.</w:t>
      </w:r>
    </w:p>
    <w:p w14:paraId="4CF509F6" w14:textId="77777777" w:rsidR="00176CE5" w:rsidRDefault="00176CE5" w:rsidP="00176CE5">
      <w:pPr>
        <w:pStyle w:val="B1"/>
      </w:pPr>
      <w:r>
        <w:t>-</w:t>
      </w:r>
      <w:r>
        <w:tab/>
        <w:t>The PCF may use the network analytics related to "Network Performance" as input to calculate the background data transfer policies that are negotiated with the ASP, as defined in clause 6.1.2.4.</w:t>
      </w:r>
    </w:p>
    <w:p w14:paraId="6F8C0F4F" w14:textId="77777777" w:rsidR="00176CE5" w:rsidRDefault="00176CE5" w:rsidP="00176CE5">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6B344DF2" w14:textId="77777777" w:rsidR="00176CE5" w:rsidRDefault="00176CE5" w:rsidP="00176CE5">
      <w:pPr>
        <w:pStyle w:val="B1"/>
      </w:pPr>
      <w:r>
        <w:t>-</w:t>
      </w:r>
      <w:r>
        <w:tab/>
        <w:t>Based on the UE mobility statistics or predictions, the PCF may adjust Service Area Restriction as defined in clause 6.1.2.1.</w:t>
      </w:r>
    </w:p>
    <w:p w14:paraId="509F2DAE" w14:textId="77777777" w:rsidR="00176CE5" w:rsidRDefault="00176CE5" w:rsidP="00176CE5">
      <w:pPr>
        <w:pStyle w:val="B1"/>
      </w:pPr>
      <w:r>
        <w:t>-</w:t>
      </w:r>
      <w:r>
        <w:tab/>
        <w:t xml:space="preserve">The PCF may use the network analytics related to "Unexpected UE location" as input to determine the Service Area Restrictions defined in clause 6.1.2.1, "Suspicion of </w:t>
      </w:r>
      <w:proofErr w:type="spellStart"/>
      <w:r>
        <w:t>DDoS</w:t>
      </w:r>
      <w:proofErr w:type="spellEnd"/>
      <w:r>
        <w:t xml:space="preserve">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05A8544A" w14:textId="77777777" w:rsidR="00176CE5" w:rsidRDefault="00176CE5" w:rsidP="00176CE5">
      <w:pPr>
        <w:pStyle w:val="NO"/>
      </w:pPr>
      <w:r>
        <w:t>NOTE 2:</w:t>
      </w:r>
      <w:r>
        <w:tab/>
        <w:t xml:space="preserve">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w:t>
      </w:r>
      <w:proofErr w:type="spellStart"/>
      <w:r>
        <w:t>DDoS</w:t>
      </w:r>
      <w:proofErr w:type="spellEnd"/>
      <w:r>
        <w:t xml:space="preserve">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25B659D3" w14:textId="77777777" w:rsidR="00176CE5" w:rsidRDefault="00176CE5" w:rsidP="00176CE5">
      <w:pPr>
        <w:pStyle w:val="B1"/>
      </w:pPr>
      <w:r>
        <w:tab/>
        <w:t xml:space="preserve">Based on operator policies, network conditions and additional reports from NWDAF (e.g. UE moves out of </w:t>
      </w:r>
      <w:proofErr w:type="gramStart"/>
      <w:r>
        <w:t>Restricted</w:t>
      </w:r>
      <w:proofErr w:type="gramEnd"/>
      <w:r>
        <w:t xml:space="preserve"> service area), the PCF may remove the Restricted Status for the subscriber in the UDR for any of the Data Subsets listed above.</w:t>
      </w:r>
    </w:p>
    <w:p w14:paraId="5FA0BD4E" w14:textId="77777777" w:rsidR="00176CE5" w:rsidRDefault="00176CE5" w:rsidP="00176CE5">
      <w:pPr>
        <w:pStyle w:val="B1"/>
      </w:pPr>
      <w:r>
        <w:t>-</w:t>
      </w:r>
      <w:r>
        <w:tab/>
        <w:t>Based on the WLAN performance statistics or predictions, the PCF may update WLANSP as defined in clause 6.1.2.2.1.</w:t>
      </w:r>
    </w:p>
    <w:p w14:paraId="348B4861" w14:textId="77777777" w:rsidR="00176CE5" w:rsidRDefault="00176CE5" w:rsidP="00176CE5">
      <w:pPr>
        <w:pStyle w:val="B1"/>
      </w:pPr>
      <w:r>
        <w:lastRenderedPageBreak/>
        <w:t>-</w:t>
      </w:r>
      <w:r>
        <w:tab/>
        <w:t>Based on the "User Data Congestion" statistics or predictions including the list of applications contributing the most to the traffic the PCF may perform SM Policy Association modifications to update policies in the SMF for the PDU sessions handling traffic from those applications.</w:t>
      </w:r>
    </w:p>
    <w:p w14:paraId="5E64926B" w14:textId="77777777" w:rsidR="00176CE5" w:rsidRDefault="00176CE5" w:rsidP="00176CE5">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53520343" w14:textId="77777777" w:rsidR="00176CE5" w:rsidRDefault="00176CE5" w:rsidP="00176CE5">
      <w:pPr>
        <w:pStyle w:val="B1"/>
      </w:pPr>
      <w:r>
        <w:t>-</w:t>
      </w:r>
      <w:r>
        <w:tab/>
        <w:t>The PCF may also use the network analytics as input to its policy decision to apply operator defined actions for example for the UE context(s) or PDU Session(s).</w:t>
      </w:r>
    </w:p>
    <w:p w14:paraId="0C540CDE" w14:textId="77777777" w:rsidR="00176CE5" w:rsidRDefault="00176CE5" w:rsidP="00176CE5">
      <w:pPr>
        <w:pStyle w:val="B1"/>
      </w:pPr>
      <w:r>
        <w:t>-</w:t>
      </w:r>
      <w:r>
        <w:tab/>
        <w:t>Based on the "Load Level Information" statistics or predictions for network slice(s), the PCF may give priority to consider the network slice(s) with lowest load for an application, and the PCF may update URSP on Network Slice Selection Policy.</w:t>
      </w:r>
    </w:p>
    <w:p w14:paraId="0F7E46DD" w14:textId="77777777" w:rsidR="00176CE5" w:rsidRDefault="00176CE5" w:rsidP="00176CE5">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7A71582F" w14:textId="77777777" w:rsidR="00176CE5" w:rsidRDefault="00176CE5" w:rsidP="00176CE5">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69510359" w14:textId="77777777" w:rsidR="00176CE5" w:rsidRDefault="00176CE5" w:rsidP="00176CE5">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63FA6C55" w14:textId="77777777" w:rsidR="00176CE5" w:rsidRDefault="00176CE5" w:rsidP="00176CE5">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191AF483" w14:textId="77777777" w:rsidR="00176CE5" w:rsidRDefault="00176CE5" w:rsidP="00176CE5">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3A231431" w14:textId="77777777" w:rsidR="00176CE5" w:rsidRDefault="00176CE5" w:rsidP="00176CE5">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6ECA6407" w14:textId="77777777" w:rsidR="00176CE5" w:rsidRDefault="00176CE5" w:rsidP="00176CE5">
      <w:pPr>
        <w:pStyle w:val="B1"/>
      </w:pPr>
      <w:r>
        <w:t>-</w:t>
      </w:r>
      <w:r>
        <w:tab/>
        <w:t xml:space="preserve">Based on the "User Data Congestion" statistics or predictions including the list of applications contributing the most to the traffic, the PCF may consider </w:t>
      </w:r>
      <w:proofErr w:type="gramStart"/>
      <w:r>
        <w:t>to offload</w:t>
      </w:r>
      <w:proofErr w:type="gramEnd"/>
      <w:r>
        <w:t xml:space="preserve"> the traffic to non-3GPP access for those applications, and the PCF may update URSP on Non-Seamless Offload Policy for those applications.</w:t>
      </w:r>
    </w:p>
    <w:p w14:paraId="656C64A4" w14:textId="77777777" w:rsidR="00176CE5" w:rsidRDefault="00176CE5" w:rsidP="00176CE5">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A5DCA6A" w14:textId="77777777" w:rsidR="00176CE5" w:rsidRDefault="00176CE5" w:rsidP="00176CE5">
      <w:pPr>
        <w:pStyle w:val="B1"/>
      </w:pPr>
      <w:r>
        <w:t>-</w:t>
      </w:r>
      <w:r>
        <w:tab/>
        <w:t>Based on the "Redundant Transmission Experience" statistics or predictions, the PCF may update URSP for redundant PDU Sessions as described in clause 5.33.2.1 of TS 23.501 [2], e.g. by modifying the URSP rule for Network Slice Selection and DNN Selection.</w:t>
      </w:r>
    </w:p>
    <w:p w14:paraId="4B2AE806" w14:textId="77777777" w:rsidR="00176CE5" w:rsidRDefault="00176CE5" w:rsidP="00176CE5">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4683C52C" w14:textId="2722D0CA" w:rsidR="00AE311A" w:rsidRDefault="005443C2" w:rsidP="005443C2">
      <w:pPr>
        <w:pStyle w:val="B1"/>
        <w:rPr>
          <w:ins w:id="50" w:author="CATT_dxy" w:date="2024-07-10T09:34:00Z"/>
          <w:lang w:eastAsia="zh-CN"/>
        </w:rPr>
      </w:pPr>
      <w:ins w:id="51" w:author="CATT_dxy" w:date="2024-07-10T09:30:00Z">
        <w:r>
          <w:t>-</w:t>
        </w:r>
        <w:r>
          <w:tab/>
          <w:t xml:space="preserve">Based on the </w:t>
        </w:r>
      </w:ins>
      <w:ins w:id="52" w:author="CATT_dxy" w:date="2024-07-10T09:21:00Z">
        <w:r w:rsidR="00A45B5E">
          <w:t>"</w:t>
        </w:r>
      </w:ins>
      <w:ins w:id="53" w:author="CATT_dxy" w:date="2025-01-11T18:18:00Z">
        <w:r w:rsidR="00A45B5E">
          <w:t>QoS and Policy Assistance</w:t>
        </w:r>
      </w:ins>
      <w:ins w:id="54" w:author="CATT_dxy" w:date="2024-07-10T09:21:00Z">
        <w:r w:rsidR="00A45B5E">
          <w:t>"</w:t>
        </w:r>
      </w:ins>
      <w:ins w:id="55" w:author="CATT_dxy" w:date="2024-07-10T09:30:00Z">
        <w:r>
          <w:t xml:space="preserve"> </w:t>
        </w:r>
        <w:r w:rsidR="00AE311A">
          <w:rPr>
            <w:rFonts w:hint="eastAsia"/>
            <w:lang w:eastAsia="zh-CN"/>
          </w:rPr>
          <w:t>analytics</w:t>
        </w:r>
      </w:ins>
      <w:ins w:id="56" w:author="CATT_dxy" w:date="2025-01-11T19:23:00Z">
        <w:r w:rsidR="00A54521">
          <w:rPr>
            <w:rFonts w:hint="eastAsia"/>
            <w:lang w:eastAsia="zh-CN"/>
          </w:rPr>
          <w:t xml:space="preserve"> including</w:t>
        </w:r>
      </w:ins>
      <w:ins w:id="57" w:author="CATT_dxy" w:date="2025-01-11T19:01:00Z">
        <w:r w:rsidR="001D16D4">
          <w:rPr>
            <w:rFonts w:hint="eastAsia"/>
            <w:lang w:eastAsia="zh-CN"/>
          </w:rPr>
          <w:t xml:space="preserve"> </w:t>
        </w:r>
      </w:ins>
      <w:ins w:id="58" w:author="CATT_dxy" w:date="2025-01-11T19:20:00Z">
        <w:r w:rsidR="00A54521">
          <w:rPr>
            <w:rFonts w:hint="eastAsia"/>
            <w:lang w:eastAsia="zh-CN"/>
          </w:rPr>
          <w:t>the</w:t>
        </w:r>
      </w:ins>
      <w:ins w:id="59" w:author="CATT_dxy" w:date="2025-01-11T19:01:00Z">
        <w:r w:rsidR="001D16D4">
          <w:rPr>
            <w:rFonts w:hint="eastAsia"/>
            <w:lang w:eastAsia="zh-CN"/>
          </w:rPr>
          <w:t xml:space="preserve"> </w:t>
        </w:r>
        <w:r w:rsidR="001D16D4">
          <w:t>QoS parameter</w:t>
        </w:r>
        <w:r w:rsidR="001D16D4">
          <w:rPr>
            <w:rFonts w:hint="eastAsia"/>
            <w:lang w:eastAsia="zh-CN"/>
          </w:rPr>
          <w:t xml:space="preserve"> </w:t>
        </w:r>
        <w:r w:rsidR="001D16D4">
          <w:t>s</w:t>
        </w:r>
        <w:r w:rsidR="001D16D4">
          <w:rPr>
            <w:rFonts w:hint="eastAsia"/>
            <w:lang w:eastAsia="zh-CN"/>
          </w:rPr>
          <w:t>et</w:t>
        </w:r>
      </w:ins>
      <w:ins w:id="60" w:author="CATT_dxy" w:date="2025-01-11T19:23:00Z">
        <w:r w:rsidR="00A54521">
          <w:rPr>
            <w:rFonts w:hint="eastAsia"/>
            <w:lang w:eastAsia="zh-CN"/>
          </w:rPr>
          <w:t>(s)</w:t>
        </w:r>
      </w:ins>
      <w:ins w:id="61" w:author="CATT_dxy" w:date="2025-01-11T19:01:00Z">
        <w:r w:rsidR="001D16D4">
          <w:t xml:space="preserve"> </w:t>
        </w:r>
        <w:r w:rsidR="001D16D4">
          <w:rPr>
            <w:rFonts w:hint="eastAsia"/>
            <w:lang w:eastAsia="zh-CN"/>
          </w:rPr>
          <w:t xml:space="preserve">with </w:t>
        </w:r>
        <w:r w:rsidR="001D16D4">
          <w:t>QoS parameter</w:t>
        </w:r>
        <w:r w:rsidR="001D16D4">
          <w:rPr>
            <w:rFonts w:hint="eastAsia"/>
            <w:lang w:eastAsia="zh-CN"/>
          </w:rPr>
          <w:t xml:space="preserve"> values</w:t>
        </w:r>
      </w:ins>
      <w:ins w:id="62" w:author="CATT_dxy" w:date="2025-01-11T19:02:00Z">
        <w:r w:rsidR="001D16D4">
          <w:rPr>
            <w:rFonts w:hint="eastAsia"/>
            <w:lang w:eastAsia="zh-CN"/>
          </w:rPr>
          <w:t xml:space="preserve"> </w:t>
        </w:r>
      </w:ins>
      <w:ins w:id="63" w:author="CATT_dxy" w:date="2025-01-11T19:31:00Z">
        <w:r w:rsidR="00707FEE">
          <w:rPr>
            <w:rFonts w:hint="eastAsia"/>
            <w:lang w:eastAsia="zh-CN"/>
          </w:rPr>
          <w:t>to achie</w:t>
        </w:r>
      </w:ins>
      <w:ins w:id="64" w:author="CATT_dxy" w:date="2025-01-11T19:32:00Z">
        <w:r w:rsidR="00707FEE">
          <w:rPr>
            <w:rFonts w:hint="eastAsia"/>
            <w:lang w:eastAsia="zh-CN"/>
          </w:rPr>
          <w:t>ve the</w:t>
        </w:r>
      </w:ins>
      <w:ins w:id="65" w:author="CATT_dxy" w:date="2025-01-11T19:02:00Z">
        <w:r w:rsidR="001D16D4">
          <w:rPr>
            <w:rFonts w:hint="eastAsia"/>
            <w:lang w:eastAsia="zh-CN"/>
          </w:rPr>
          <w:t xml:space="preserve"> </w:t>
        </w:r>
        <w:r w:rsidR="001D16D4">
          <w:t>predicted QoE</w:t>
        </w:r>
        <w:r w:rsidR="001D16D4">
          <w:rPr>
            <w:rFonts w:hint="eastAsia"/>
            <w:lang w:eastAsia="zh-CN"/>
          </w:rPr>
          <w:t xml:space="preserve"> </w:t>
        </w:r>
      </w:ins>
      <w:ins w:id="66" w:author="CATT_dxy" w:date="2025-01-11T19:08:00Z">
        <w:r w:rsidR="00B02BBF">
          <w:rPr>
            <w:rFonts w:hint="eastAsia"/>
            <w:lang w:eastAsia="zh-CN"/>
          </w:rPr>
          <w:t>f</w:t>
        </w:r>
      </w:ins>
      <w:ins w:id="67" w:author="CATT_dxy" w:date="2025-01-11T19:12:00Z">
        <w:r w:rsidR="00000942">
          <w:rPr>
            <w:rFonts w:hint="eastAsia"/>
            <w:lang w:eastAsia="zh-CN"/>
          </w:rPr>
          <w:t>or</w:t>
        </w:r>
      </w:ins>
      <w:ins w:id="68" w:author="CATT_dxy" w:date="2025-01-11T19:08:00Z">
        <w:r w:rsidR="00B02BBF">
          <w:rPr>
            <w:rFonts w:hint="eastAsia"/>
            <w:lang w:eastAsia="zh-CN"/>
          </w:rPr>
          <w:t xml:space="preserve"> an application</w:t>
        </w:r>
      </w:ins>
      <w:ins w:id="69" w:author="CATT_dxy" w:date="2025-01-11T19:04:00Z">
        <w:r w:rsidR="001D16D4">
          <w:rPr>
            <w:rFonts w:hint="eastAsia"/>
            <w:lang w:eastAsia="zh-CN"/>
          </w:rPr>
          <w:t xml:space="preserve">, </w:t>
        </w:r>
      </w:ins>
      <w:ins w:id="70" w:author="CATT_dxy" w:date="2025-01-11T19:23:00Z">
        <w:r w:rsidR="00A54521">
          <w:rPr>
            <w:rFonts w:hint="eastAsia"/>
            <w:lang w:eastAsia="zh-CN"/>
          </w:rPr>
          <w:t xml:space="preserve">the PCF may </w:t>
        </w:r>
      </w:ins>
      <w:ins w:id="71" w:author="CATT_dxy" w:date="2025-01-11T19:35:00Z">
        <w:r w:rsidR="00707FEE">
          <w:rPr>
            <w:rFonts w:hint="eastAsia"/>
            <w:lang w:eastAsia="zh-CN"/>
          </w:rPr>
          <w:t>update</w:t>
        </w:r>
      </w:ins>
      <w:ins w:id="72" w:author="CATT_dxy" w:date="2025-01-11T19:22:00Z">
        <w:r w:rsidR="00A54521">
          <w:rPr>
            <w:rFonts w:hint="eastAsia"/>
            <w:lang w:eastAsia="zh-CN"/>
          </w:rPr>
          <w:t xml:space="preserve"> </w:t>
        </w:r>
      </w:ins>
      <w:ins w:id="73" w:author="CATT_dxy" w:date="2025-01-11T19:35:00Z">
        <w:r w:rsidR="00707FEE">
          <w:rPr>
            <w:rFonts w:hint="eastAsia"/>
            <w:lang w:eastAsia="zh-CN"/>
          </w:rPr>
          <w:t xml:space="preserve">the </w:t>
        </w:r>
      </w:ins>
      <w:ins w:id="74" w:author="CATT_dxy" w:date="2025-01-11T19:36:00Z">
        <w:r w:rsidR="001613E4">
          <w:rPr>
            <w:rFonts w:hint="eastAsia"/>
            <w:lang w:eastAsia="zh-CN"/>
          </w:rPr>
          <w:t xml:space="preserve">QoS parameters </w:t>
        </w:r>
      </w:ins>
      <w:ins w:id="75" w:author="CATT_dxy" w:date="2025-01-11T19:40:00Z">
        <w:r w:rsidR="00890557">
          <w:rPr>
            <w:rFonts w:hint="eastAsia"/>
            <w:lang w:eastAsia="zh-CN"/>
          </w:rPr>
          <w:t>and/</w:t>
        </w:r>
      </w:ins>
      <w:ins w:id="76" w:author="CATT_dxy" w:date="2025-01-11T19:38:00Z">
        <w:r w:rsidR="001613E4">
          <w:rPr>
            <w:rFonts w:hint="eastAsia"/>
            <w:lang w:eastAsia="zh-CN"/>
          </w:rPr>
          <w:t xml:space="preserve">or </w:t>
        </w:r>
        <w:r w:rsidR="001613E4">
          <w:t xml:space="preserve">QoS </w:t>
        </w:r>
        <w:r w:rsidR="001613E4">
          <w:rPr>
            <w:rFonts w:hint="eastAsia"/>
            <w:lang w:eastAsia="zh-CN"/>
          </w:rPr>
          <w:t>c</w:t>
        </w:r>
        <w:r w:rsidR="001613E4">
          <w:t xml:space="preserve">haracteristics </w:t>
        </w:r>
      </w:ins>
      <w:ins w:id="77" w:author="CATT_dxy" w:date="2025-01-11T19:36:00Z">
        <w:r w:rsidR="001613E4">
          <w:rPr>
            <w:rFonts w:hint="eastAsia"/>
            <w:lang w:eastAsia="zh-CN"/>
          </w:rPr>
          <w:t xml:space="preserve">in the </w:t>
        </w:r>
      </w:ins>
      <w:ins w:id="78" w:author="CATT_dxy" w:date="2025-01-11T19:35:00Z">
        <w:r w:rsidR="00707FEE">
          <w:rPr>
            <w:rFonts w:hint="eastAsia"/>
            <w:lang w:eastAsia="zh-CN"/>
          </w:rPr>
          <w:t>policy</w:t>
        </w:r>
      </w:ins>
      <w:ins w:id="79" w:author="CATT_dxy" w:date="2025-01-11T19:22:00Z">
        <w:r w:rsidR="00A54521">
          <w:rPr>
            <w:rFonts w:hint="eastAsia"/>
            <w:lang w:eastAsia="zh-CN"/>
          </w:rPr>
          <w:t xml:space="preserve"> </w:t>
        </w:r>
      </w:ins>
      <w:ins w:id="80" w:author="CATT_dxy" w:date="2025-01-11T19:16:00Z">
        <w:r w:rsidR="00A54521">
          <w:rPr>
            <w:rFonts w:hint="eastAsia"/>
            <w:lang w:eastAsia="zh-CN"/>
          </w:rPr>
          <w:t>for</w:t>
        </w:r>
      </w:ins>
      <w:ins w:id="81" w:author="CATT_dxy" w:date="2025-01-11T19:24:00Z">
        <w:r w:rsidR="00A54521">
          <w:rPr>
            <w:rFonts w:hint="eastAsia"/>
            <w:lang w:eastAsia="zh-CN"/>
          </w:rPr>
          <w:t xml:space="preserve"> </w:t>
        </w:r>
      </w:ins>
      <w:ins w:id="82" w:author="CATT_dxy" w:date="2025-01-11T19:27:00Z">
        <w:r w:rsidR="00677D00">
          <w:rPr>
            <w:rFonts w:hint="eastAsia"/>
            <w:lang w:eastAsia="zh-CN"/>
          </w:rPr>
          <w:t>corresponding</w:t>
        </w:r>
      </w:ins>
      <w:ins w:id="83" w:author="CATT_dxy" w:date="2025-01-11T19:16:00Z">
        <w:r w:rsidR="00A54521">
          <w:rPr>
            <w:rFonts w:hint="eastAsia"/>
            <w:lang w:eastAsia="zh-CN"/>
          </w:rPr>
          <w:t xml:space="preserve"> service data flow</w:t>
        </w:r>
      </w:ins>
      <w:ins w:id="84" w:author="CATT_dxy" w:date="2025-01-11T19:26:00Z">
        <w:r w:rsidR="00677D00">
          <w:rPr>
            <w:rFonts w:hint="eastAsia"/>
            <w:lang w:eastAsia="zh-CN"/>
          </w:rPr>
          <w:t>(</w:t>
        </w:r>
      </w:ins>
      <w:ins w:id="85" w:author="CATT_dxy" w:date="2025-01-11T19:20:00Z">
        <w:r w:rsidR="00A54521">
          <w:rPr>
            <w:rFonts w:hint="eastAsia"/>
            <w:lang w:eastAsia="zh-CN"/>
          </w:rPr>
          <w:t>s</w:t>
        </w:r>
      </w:ins>
      <w:ins w:id="86" w:author="CATT_dxy" w:date="2025-01-11T19:26:00Z">
        <w:r w:rsidR="00677D00">
          <w:rPr>
            <w:rFonts w:hint="eastAsia"/>
            <w:lang w:eastAsia="zh-CN"/>
          </w:rPr>
          <w:t>)</w:t>
        </w:r>
      </w:ins>
      <w:ins w:id="87" w:author="CATT_dxy" w:date="2025-01-11T19:16:00Z">
        <w:r w:rsidR="00A54521">
          <w:rPr>
            <w:rFonts w:hint="eastAsia"/>
            <w:lang w:eastAsia="zh-CN"/>
          </w:rPr>
          <w:t xml:space="preserve"> </w:t>
        </w:r>
      </w:ins>
      <w:ins w:id="88" w:author="CATT_dxy" w:date="2025-01-11T19:10:00Z">
        <w:r w:rsidR="00B02BBF">
          <w:rPr>
            <w:rFonts w:hint="eastAsia"/>
            <w:lang w:eastAsia="zh-CN"/>
          </w:rPr>
          <w:t xml:space="preserve">in </w:t>
        </w:r>
      </w:ins>
      <w:ins w:id="89" w:author="CATT_dxy" w:date="2025-01-11T19:34:00Z">
        <w:r w:rsidR="00707FEE">
          <w:rPr>
            <w:rFonts w:hint="eastAsia"/>
            <w:lang w:eastAsia="zh-CN"/>
          </w:rPr>
          <w:t xml:space="preserve">the </w:t>
        </w:r>
      </w:ins>
      <w:ins w:id="90" w:author="CATT_dxy" w:date="2025-01-11T19:10:00Z">
        <w:r w:rsidR="00B02BBF">
          <w:rPr>
            <w:rFonts w:hint="eastAsia"/>
            <w:lang w:eastAsia="zh-CN"/>
          </w:rPr>
          <w:t>PCC rules</w:t>
        </w:r>
      </w:ins>
      <w:ins w:id="91" w:author="CATT_dxy" w:date="2024-07-18T18:31:00Z">
        <w:r w:rsidR="00C05D31">
          <w:rPr>
            <w:rFonts w:hint="eastAsia"/>
            <w:lang w:eastAsia="zh-CN"/>
          </w:rPr>
          <w:t>.</w:t>
        </w:r>
      </w:ins>
    </w:p>
    <w:p w14:paraId="48140BC4" w14:textId="77777777" w:rsidR="00176CE5" w:rsidRDefault="00176CE5" w:rsidP="00176CE5">
      <w:r>
        <w:lastRenderedPageBreak/>
        <w:t>Examples of operator policies including combination of multiple network analytics as inputs for policy decisions are included below:</w:t>
      </w:r>
    </w:p>
    <w:p w14:paraId="44143306" w14:textId="77777777" w:rsidR="00176CE5" w:rsidRDefault="00176CE5" w:rsidP="00176CE5">
      <w:pPr>
        <w:pStyle w:val="B1"/>
      </w:pPr>
      <w:r>
        <w:t>-</w:t>
      </w:r>
      <w:r>
        <w:tab/>
        <w:t>Based on the notification of application(s) in use, provided by "UE Communication" analytics, the PCF may request the "Service Experience" analytics (optionally per RAT Type and/or per Frequency) for each application in use as defined in the list of examples of operator policies that may include network analytics as input for a policy decision.</w:t>
      </w:r>
    </w:p>
    <w:p w14:paraId="55F63855" w14:textId="77777777" w:rsidR="00176CE5" w:rsidRDefault="00176CE5" w:rsidP="00176CE5">
      <w:pPr>
        <w:pStyle w:val="B1"/>
      </w:pPr>
      <w:r>
        <w:t>-</w:t>
      </w:r>
      <w:r>
        <w:tab/>
        <w:t>Based on the "User Data Congestion" statistics or predictions,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61DBF5D6" w14:textId="77777777" w:rsidR="00176CE5" w:rsidRDefault="00176CE5" w:rsidP="00176CE5">
      <w:pPr>
        <w:pStyle w:val="B2"/>
      </w:pPr>
      <w:r>
        <w:t>-</w:t>
      </w:r>
      <w:r>
        <w:tab/>
        <w:t>AM Policy Association modification to update UE-AMBR, RFSP index and/or service area restriction, for those UEs reported as heavy users.</w:t>
      </w:r>
    </w:p>
    <w:p w14:paraId="4E72EE3B" w14:textId="77777777" w:rsidR="00176CE5" w:rsidRDefault="00176CE5" w:rsidP="00176CE5">
      <w:pPr>
        <w:pStyle w:val="B2"/>
      </w:pPr>
      <w:r>
        <w:t>-</w:t>
      </w:r>
      <w:r>
        <w:tab/>
        <w:t>SM Policy Association modification to update the policies in the SMF for those UEs reported as heavy users.</w:t>
      </w:r>
    </w:p>
    <w:p w14:paraId="2A2A1EF5" w14:textId="77777777" w:rsidR="00176CE5" w:rsidRDefault="00176CE5" w:rsidP="00176CE5">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2CF26875" w14:textId="77777777" w:rsidR="00176CE5" w:rsidRDefault="00176CE5" w:rsidP="00176CE5">
      <w:pPr>
        <w:pStyle w:val="B2"/>
      </w:pPr>
      <w:r>
        <w:t>-</w:t>
      </w:r>
      <w:r>
        <w:tab/>
        <w:t xml:space="preserve">Based on the notification of Spatial validity for application(s) in use, provided by "UE Communication" analytics, the PCF may request the "WLAN performance" analytics for the Area of Interest derived from the </w:t>
      </w:r>
      <w:proofErr w:type="gramStart"/>
      <w:r>
        <w:t>Spatial</w:t>
      </w:r>
      <w:proofErr w:type="gramEnd"/>
      <w:r>
        <w:t xml:space="preserve"> validity of "UE Communication" analytics, and the PCF may update URSP on Non-Seamless Offload Policy for associated UEs.</w:t>
      </w:r>
    </w:p>
    <w:p w14:paraId="6A9E26F8" w14:textId="77777777" w:rsidR="00176CE5" w:rsidRDefault="00176CE5" w:rsidP="00176CE5">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5049E976" w14:textId="77777777" w:rsidR="00176CE5" w:rsidRDefault="00176CE5" w:rsidP="00176CE5">
      <w:pPr>
        <w:pStyle w:val="TH"/>
      </w:pPr>
      <w:bookmarkStart w:id="92" w:name="_CRTable6_1_1_31"/>
      <w:r>
        <w:t xml:space="preserve">Table </w:t>
      </w:r>
      <w:bookmarkEnd w:id="92"/>
      <w:r>
        <w:t>6.1.1.3-1: Network analytics available for generation of each URSP field at the PCF</w:t>
      </w:r>
    </w:p>
    <w:tbl>
      <w:tblPr>
        <w:tblStyle w:val="af2"/>
        <w:tblW w:w="0" w:type="auto"/>
        <w:tblLook w:val="04A0" w:firstRow="1" w:lastRow="0" w:firstColumn="1" w:lastColumn="0" w:noHBand="0" w:noVBand="1"/>
      </w:tblPr>
      <w:tblGrid>
        <w:gridCol w:w="2689"/>
        <w:gridCol w:w="6942"/>
      </w:tblGrid>
      <w:tr w:rsidR="00176CE5" w14:paraId="5B386CEF" w14:textId="77777777" w:rsidTr="00176CE5">
        <w:trPr>
          <w:tblHeader/>
        </w:trPr>
        <w:tc>
          <w:tcPr>
            <w:tcW w:w="2689" w:type="dxa"/>
            <w:tcBorders>
              <w:top w:val="single" w:sz="4" w:space="0" w:color="auto"/>
              <w:left w:val="single" w:sz="4" w:space="0" w:color="auto"/>
              <w:bottom w:val="single" w:sz="4" w:space="0" w:color="auto"/>
              <w:right w:val="single" w:sz="4" w:space="0" w:color="auto"/>
            </w:tcBorders>
            <w:hideMark/>
          </w:tcPr>
          <w:p w14:paraId="3E8E26E3" w14:textId="77777777" w:rsidR="00176CE5" w:rsidRDefault="00176CE5">
            <w:pPr>
              <w:pStyle w:val="TAH"/>
              <w:rPr>
                <w:lang w:eastAsia="en-GB"/>
              </w:rPr>
            </w:pPr>
            <w:r>
              <w:t>URSP field</w:t>
            </w:r>
          </w:p>
        </w:tc>
        <w:tc>
          <w:tcPr>
            <w:tcW w:w="6942" w:type="dxa"/>
            <w:tcBorders>
              <w:top w:val="single" w:sz="4" w:space="0" w:color="auto"/>
              <w:left w:val="single" w:sz="4" w:space="0" w:color="auto"/>
              <w:bottom w:val="single" w:sz="4" w:space="0" w:color="auto"/>
              <w:right w:val="single" w:sz="4" w:space="0" w:color="auto"/>
            </w:tcBorders>
            <w:hideMark/>
          </w:tcPr>
          <w:p w14:paraId="6E76B631" w14:textId="77777777" w:rsidR="00176CE5" w:rsidRDefault="00176CE5">
            <w:pPr>
              <w:pStyle w:val="TAH"/>
              <w:rPr>
                <w:lang w:eastAsia="en-GB"/>
              </w:rPr>
            </w:pPr>
            <w:r>
              <w:t>Analytics ID(s)</w:t>
            </w:r>
          </w:p>
        </w:tc>
      </w:tr>
      <w:tr w:rsidR="00176CE5" w14:paraId="14BEE3E4" w14:textId="77777777" w:rsidTr="00176CE5">
        <w:tc>
          <w:tcPr>
            <w:tcW w:w="9631" w:type="dxa"/>
            <w:gridSpan w:val="2"/>
            <w:tcBorders>
              <w:top w:val="single" w:sz="4" w:space="0" w:color="auto"/>
              <w:left w:val="single" w:sz="4" w:space="0" w:color="auto"/>
              <w:bottom w:val="single" w:sz="4" w:space="0" w:color="auto"/>
              <w:right w:val="single" w:sz="4" w:space="0" w:color="auto"/>
            </w:tcBorders>
            <w:hideMark/>
          </w:tcPr>
          <w:p w14:paraId="1EB805B0" w14:textId="77777777" w:rsidR="00176CE5" w:rsidRDefault="00176CE5">
            <w:pPr>
              <w:pStyle w:val="TAH"/>
              <w:rPr>
                <w:lang w:eastAsia="en-GB"/>
              </w:rPr>
            </w:pPr>
            <w:r>
              <w:t>Route Selection Components</w:t>
            </w:r>
          </w:p>
        </w:tc>
      </w:tr>
      <w:tr w:rsidR="00176CE5" w14:paraId="04A25041" w14:textId="77777777" w:rsidTr="00176CE5">
        <w:tc>
          <w:tcPr>
            <w:tcW w:w="2689" w:type="dxa"/>
            <w:tcBorders>
              <w:top w:val="single" w:sz="4" w:space="0" w:color="auto"/>
              <w:left w:val="single" w:sz="4" w:space="0" w:color="auto"/>
              <w:bottom w:val="single" w:sz="4" w:space="0" w:color="auto"/>
              <w:right w:val="single" w:sz="4" w:space="0" w:color="auto"/>
            </w:tcBorders>
            <w:hideMark/>
          </w:tcPr>
          <w:p w14:paraId="7A396915" w14:textId="77777777" w:rsidR="00176CE5" w:rsidRDefault="00176CE5">
            <w:pPr>
              <w:pStyle w:val="TAL"/>
              <w:rPr>
                <w:lang w:eastAsia="en-GB"/>
              </w:rPr>
            </w:pPr>
            <w:r>
              <w:t>S-NSSAI</w:t>
            </w:r>
          </w:p>
        </w:tc>
        <w:tc>
          <w:tcPr>
            <w:tcW w:w="6942" w:type="dxa"/>
            <w:tcBorders>
              <w:top w:val="single" w:sz="4" w:space="0" w:color="auto"/>
              <w:left w:val="single" w:sz="4" w:space="0" w:color="auto"/>
              <w:bottom w:val="single" w:sz="4" w:space="0" w:color="auto"/>
              <w:right w:val="single" w:sz="4" w:space="0" w:color="auto"/>
            </w:tcBorders>
            <w:hideMark/>
          </w:tcPr>
          <w:p w14:paraId="078140DF" w14:textId="77777777" w:rsidR="00176CE5" w:rsidRDefault="00176CE5">
            <w:pPr>
              <w:pStyle w:val="TAL"/>
              <w:rPr>
                <w:lang w:eastAsia="en-GB"/>
              </w:rPr>
            </w:pPr>
            <w:r>
              <w:t>"Service Experience", "Load level information", "Dispersion Analytics", "Session Management Congestion Control Experience", "Redundant Transmission Experience".</w:t>
            </w:r>
          </w:p>
        </w:tc>
      </w:tr>
      <w:tr w:rsidR="00176CE5" w14:paraId="118E3585" w14:textId="77777777" w:rsidTr="00176CE5">
        <w:tc>
          <w:tcPr>
            <w:tcW w:w="2689" w:type="dxa"/>
            <w:tcBorders>
              <w:top w:val="single" w:sz="4" w:space="0" w:color="auto"/>
              <w:left w:val="single" w:sz="4" w:space="0" w:color="auto"/>
              <w:bottom w:val="single" w:sz="4" w:space="0" w:color="auto"/>
              <w:right w:val="single" w:sz="4" w:space="0" w:color="auto"/>
            </w:tcBorders>
            <w:hideMark/>
          </w:tcPr>
          <w:p w14:paraId="61ED8BA7" w14:textId="77777777" w:rsidR="00176CE5" w:rsidRDefault="00176CE5">
            <w:pPr>
              <w:pStyle w:val="TAL"/>
              <w:rPr>
                <w:lang w:eastAsia="en-GB"/>
              </w:rPr>
            </w:pPr>
            <w:r>
              <w:t>DNN</w:t>
            </w:r>
          </w:p>
        </w:tc>
        <w:tc>
          <w:tcPr>
            <w:tcW w:w="6942" w:type="dxa"/>
            <w:tcBorders>
              <w:top w:val="single" w:sz="4" w:space="0" w:color="auto"/>
              <w:left w:val="single" w:sz="4" w:space="0" w:color="auto"/>
              <w:bottom w:val="single" w:sz="4" w:space="0" w:color="auto"/>
              <w:right w:val="single" w:sz="4" w:space="0" w:color="auto"/>
            </w:tcBorders>
            <w:hideMark/>
          </w:tcPr>
          <w:p w14:paraId="71136ECA" w14:textId="77777777" w:rsidR="00176CE5" w:rsidRDefault="00176CE5">
            <w:pPr>
              <w:pStyle w:val="TAL"/>
              <w:rPr>
                <w:lang w:eastAsia="en-GB"/>
              </w:rPr>
            </w:pPr>
            <w:r>
              <w:t>"Service Experience", "UE Communication", "Session Management Congestion Control Experience", "DN Performance", "Redundant Transmission Experience".</w:t>
            </w:r>
          </w:p>
        </w:tc>
      </w:tr>
      <w:tr w:rsidR="00176CE5" w14:paraId="65FE351B" w14:textId="77777777" w:rsidTr="00176CE5">
        <w:tc>
          <w:tcPr>
            <w:tcW w:w="2689" w:type="dxa"/>
            <w:tcBorders>
              <w:top w:val="single" w:sz="4" w:space="0" w:color="auto"/>
              <w:left w:val="single" w:sz="4" w:space="0" w:color="auto"/>
              <w:bottom w:val="single" w:sz="4" w:space="0" w:color="auto"/>
              <w:right w:val="single" w:sz="4" w:space="0" w:color="auto"/>
            </w:tcBorders>
            <w:hideMark/>
          </w:tcPr>
          <w:p w14:paraId="17A7E5A4" w14:textId="77777777" w:rsidR="00176CE5" w:rsidRDefault="00176CE5">
            <w:pPr>
              <w:pStyle w:val="TAL"/>
              <w:rPr>
                <w:lang w:eastAsia="en-GB"/>
              </w:rPr>
            </w:pPr>
            <w:r>
              <w:t>Non-Seamless Offload Indication</w:t>
            </w:r>
          </w:p>
        </w:tc>
        <w:tc>
          <w:tcPr>
            <w:tcW w:w="6942" w:type="dxa"/>
            <w:tcBorders>
              <w:top w:val="single" w:sz="4" w:space="0" w:color="auto"/>
              <w:left w:val="single" w:sz="4" w:space="0" w:color="auto"/>
              <w:bottom w:val="single" w:sz="4" w:space="0" w:color="auto"/>
              <w:right w:val="single" w:sz="4" w:space="0" w:color="auto"/>
            </w:tcBorders>
            <w:hideMark/>
          </w:tcPr>
          <w:p w14:paraId="1F219282" w14:textId="77777777" w:rsidR="00176CE5" w:rsidRDefault="00176CE5">
            <w:pPr>
              <w:pStyle w:val="TAL"/>
              <w:rPr>
                <w:lang w:eastAsia="en-GB"/>
              </w:rPr>
            </w:pPr>
            <w:r>
              <w:t>"UE Communication", "WLAN performance", "Load level information", "Network Performance", "User Data Congestion".</w:t>
            </w:r>
          </w:p>
        </w:tc>
      </w:tr>
      <w:tr w:rsidR="00176CE5" w14:paraId="7E7DED61" w14:textId="77777777" w:rsidTr="00176CE5">
        <w:tc>
          <w:tcPr>
            <w:tcW w:w="2689" w:type="dxa"/>
            <w:tcBorders>
              <w:top w:val="single" w:sz="4" w:space="0" w:color="auto"/>
              <w:left w:val="single" w:sz="4" w:space="0" w:color="auto"/>
              <w:bottom w:val="single" w:sz="4" w:space="0" w:color="auto"/>
              <w:right w:val="single" w:sz="4" w:space="0" w:color="auto"/>
            </w:tcBorders>
            <w:hideMark/>
          </w:tcPr>
          <w:p w14:paraId="64482945" w14:textId="77777777" w:rsidR="00176CE5" w:rsidRDefault="00176CE5">
            <w:pPr>
              <w:pStyle w:val="TAL"/>
              <w:rPr>
                <w:lang w:eastAsia="en-GB"/>
              </w:rPr>
            </w:pPr>
            <w:r>
              <w:t>SSC Mode</w:t>
            </w:r>
          </w:p>
        </w:tc>
        <w:tc>
          <w:tcPr>
            <w:tcW w:w="6942" w:type="dxa"/>
            <w:tcBorders>
              <w:top w:val="single" w:sz="4" w:space="0" w:color="auto"/>
              <w:left w:val="single" w:sz="4" w:space="0" w:color="auto"/>
              <w:bottom w:val="single" w:sz="4" w:space="0" w:color="auto"/>
              <w:right w:val="single" w:sz="4" w:space="0" w:color="auto"/>
            </w:tcBorders>
            <w:hideMark/>
          </w:tcPr>
          <w:p w14:paraId="3F641B73" w14:textId="77777777" w:rsidR="00176CE5" w:rsidRDefault="00176CE5">
            <w:pPr>
              <w:pStyle w:val="TAL"/>
              <w:rPr>
                <w:lang w:eastAsia="en-GB"/>
              </w:rPr>
            </w:pPr>
            <w:r>
              <w:t>"Service Experience".</w:t>
            </w:r>
          </w:p>
        </w:tc>
      </w:tr>
      <w:tr w:rsidR="00176CE5" w14:paraId="015BAA49" w14:textId="77777777" w:rsidTr="00176CE5">
        <w:tc>
          <w:tcPr>
            <w:tcW w:w="2689" w:type="dxa"/>
            <w:tcBorders>
              <w:top w:val="single" w:sz="4" w:space="0" w:color="auto"/>
              <w:left w:val="single" w:sz="4" w:space="0" w:color="auto"/>
              <w:bottom w:val="single" w:sz="4" w:space="0" w:color="auto"/>
              <w:right w:val="single" w:sz="4" w:space="0" w:color="auto"/>
            </w:tcBorders>
            <w:hideMark/>
          </w:tcPr>
          <w:p w14:paraId="4008A3F1" w14:textId="77777777" w:rsidR="00176CE5" w:rsidRDefault="00176CE5">
            <w:pPr>
              <w:pStyle w:val="TAL"/>
              <w:rPr>
                <w:lang w:eastAsia="en-GB"/>
              </w:rPr>
            </w:pPr>
            <w:r>
              <w:t>PDU Session type</w:t>
            </w:r>
          </w:p>
        </w:tc>
        <w:tc>
          <w:tcPr>
            <w:tcW w:w="6942" w:type="dxa"/>
            <w:tcBorders>
              <w:top w:val="single" w:sz="4" w:space="0" w:color="auto"/>
              <w:left w:val="single" w:sz="4" w:space="0" w:color="auto"/>
              <w:bottom w:val="single" w:sz="4" w:space="0" w:color="auto"/>
              <w:right w:val="single" w:sz="4" w:space="0" w:color="auto"/>
            </w:tcBorders>
            <w:hideMark/>
          </w:tcPr>
          <w:p w14:paraId="26861837" w14:textId="77777777" w:rsidR="00176CE5" w:rsidRDefault="00176CE5">
            <w:pPr>
              <w:pStyle w:val="TAL"/>
              <w:rPr>
                <w:lang w:eastAsia="en-GB"/>
              </w:rPr>
            </w:pPr>
            <w:r>
              <w:t>"Service Experience".</w:t>
            </w:r>
          </w:p>
        </w:tc>
      </w:tr>
      <w:tr w:rsidR="00176CE5" w14:paraId="4511709E" w14:textId="77777777" w:rsidTr="00176CE5">
        <w:tc>
          <w:tcPr>
            <w:tcW w:w="2689" w:type="dxa"/>
            <w:tcBorders>
              <w:top w:val="single" w:sz="4" w:space="0" w:color="auto"/>
              <w:left w:val="single" w:sz="4" w:space="0" w:color="auto"/>
              <w:bottom w:val="single" w:sz="4" w:space="0" w:color="auto"/>
              <w:right w:val="single" w:sz="4" w:space="0" w:color="auto"/>
            </w:tcBorders>
            <w:hideMark/>
          </w:tcPr>
          <w:p w14:paraId="34A05DC1" w14:textId="77777777" w:rsidR="00176CE5" w:rsidRDefault="00176CE5">
            <w:pPr>
              <w:pStyle w:val="TAL"/>
              <w:rPr>
                <w:lang w:eastAsia="en-GB"/>
              </w:rPr>
            </w:pPr>
            <w:r>
              <w:t>Access Type Preference</w:t>
            </w:r>
          </w:p>
        </w:tc>
        <w:tc>
          <w:tcPr>
            <w:tcW w:w="6942" w:type="dxa"/>
            <w:tcBorders>
              <w:top w:val="single" w:sz="4" w:space="0" w:color="auto"/>
              <w:left w:val="single" w:sz="4" w:space="0" w:color="auto"/>
              <w:bottom w:val="single" w:sz="4" w:space="0" w:color="auto"/>
              <w:right w:val="single" w:sz="4" w:space="0" w:color="auto"/>
            </w:tcBorders>
            <w:hideMark/>
          </w:tcPr>
          <w:p w14:paraId="0739878A" w14:textId="77777777" w:rsidR="00176CE5" w:rsidRDefault="00176CE5">
            <w:pPr>
              <w:pStyle w:val="TAL"/>
              <w:rPr>
                <w:lang w:eastAsia="en-GB"/>
              </w:rPr>
            </w:pPr>
            <w:r>
              <w:t>"Service Experience", "WLAN Performance".</w:t>
            </w:r>
          </w:p>
        </w:tc>
      </w:tr>
      <w:tr w:rsidR="00176CE5" w14:paraId="0DCD208D" w14:textId="77777777" w:rsidTr="00176CE5">
        <w:tc>
          <w:tcPr>
            <w:tcW w:w="9631" w:type="dxa"/>
            <w:gridSpan w:val="2"/>
            <w:tcBorders>
              <w:top w:val="single" w:sz="4" w:space="0" w:color="auto"/>
              <w:left w:val="single" w:sz="4" w:space="0" w:color="auto"/>
              <w:bottom w:val="single" w:sz="4" w:space="0" w:color="auto"/>
              <w:right w:val="single" w:sz="4" w:space="0" w:color="auto"/>
            </w:tcBorders>
            <w:hideMark/>
          </w:tcPr>
          <w:p w14:paraId="491A376D" w14:textId="77777777" w:rsidR="00176CE5" w:rsidRDefault="00176CE5">
            <w:pPr>
              <w:pStyle w:val="TAH"/>
              <w:rPr>
                <w:lang w:eastAsia="en-GB"/>
              </w:rPr>
            </w:pPr>
            <w:r>
              <w:t>Route Selection Validation Criteria</w:t>
            </w:r>
          </w:p>
        </w:tc>
      </w:tr>
      <w:tr w:rsidR="00176CE5" w14:paraId="6B4D3505" w14:textId="77777777" w:rsidTr="00176CE5">
        <w:tc>
          <w:tcPr>
            <w:tcW w:w="2689" w:type="dxa"/>
            <w:tcBorders>
              <w:top w:val="single" w:sz="4" w:space="0" w:color="auto"/>
              <w:left w:val="single" w:sz="4" w:space="0" w:color="auto"/>
              <w:bottom w:val="single" w:sz="4" w:space="0" w:color="auto"/>
              <w:right w:val="single" w:sz="4" w:space="0" w:color="auto"/>
            </w:tcBorders>
            <w:hideMark/>
          </w:tcPr>
          <w:p w14:paraId="11666D6F" w14:textId="77777777" w:rsidR="00176CE5" w:rsidRDefault="00176CE5">
            <w:pPr>
              <w:pStyle w:val="TAL"/>
              <w:rPr>
                <w:lang w:eastAsia="en-GB"/>
              </w:rPr>
            </w:pPr>
            <w:r>
              <w:t>Time Window</w:t>
            </w:r>
          </w:p>
        </w:tc>
        <w:tc>
          <w:tcPr>
            <w:tcW w:w="6942" w:type="dxa"/>
            <w:tcBorders>
              <w:top w:val="single" w:sz="4" w:space="0" w:color="auto"/>
              <w:left w:val="single" w:sz="4" w:space="0" w:color="auto"/>
              <w:bottom w:val="single" w:sz="4" w:space="0" w:color="auto"/>
              <w:right w:val="single" w:sz="4" w:space="0" w:color="auto"/>
            </w:tcBorders>
            <w:hideMark/>
          </w:tcPr>
          <w:p w14:paraId="2180F53F" w14:textId="77777777" w:rsidR="00176CE5" w:rsidRDefault="00176CE5">
            <w:pPr>
              <w:pStyle w:val="TAL"/>
              <w:rPr>
                <w:lang w:eastAsia="en-GB"/>
              </w:rPr>
            </w:pPr>
            <w:r>
              <w:t>Based on the validity period and spatial validity provided in the Analytics ID(s) used for RSD generation.</w:t>
            </w:r>
          </w:p>
        </w:tc>
      </w:tr>
      <w:tr w:rsidR="00176CE5" w14:paraId="0CD6F8AB" w14:textId="77777777" w:rsidTr="00176CE5">
        <w:tc>
          <w:tcPr>
            <w:tcW w:w="2689" w:type="dxa"/>
            <w:tcBorders>
              <w:top w:val="single" w:sz="4" w:space="0" w:color="auto"/>
              <w:left w:val="single" w:sz="4" w:space="0" w:color="auto"/>
              <w:bottom w:val="single" w:sz="4" w:space="0" w:color="auto"/>
              <w:right w:val="single" w:sz="4" w:space="0" w:color="auto"/>
            </w:tcBorders>
            <w:hideMark/>
          </w:tcPr>
          <w:p w14:paraId="0BF7F76E" w14:textId="77777777" w:rsidR="00176CE5" w:rsidRDefault="00176CE5">
            <w:pPr>
              <w:pStyle w:val="TAL"/>
              <w:rPr>
                <w:lang w:eastAsia="en-GB"/>
              </w:rPr>
            </w:pPr>
            <w:r>
              <w:t>Location Criteria</w:t>
            </w:r>
          </w:p>
        </w:tc>
        <w:tc>
          <w:tcPr>
            <w:tcW w:w="6942" w:type="dxa"/>
            <w:tcBorders>
              <w:top w:val="single" w:sz="4" w:space="0" w:color="auto"/>
              <w:left w:val="single" w:sz="4" w:space="0" w:color="auto"/>
              <w:bottom w:val="single" w:sz="4" w:space="0" w:color="auto"/>
              <w:right w:val="single" w:sz="4" w:space="0" w:color="auto"/>
            </w:tcBorders>
            <w:hideMark/>
          </w:tcPr>
          <w:p w14:paraId="42DBFF1E" w14:textId="77777777" w:rsidR="00176CE5" w:rsidRDefault="00176CE5">
            <w:pPr>
              <w:pStyle w:val="TAL"/>
              <w:rPr>
                <w:lang w:eastAsia="en-GB"/>
              </w:rPr>
            </w:pPr>
            <w:r>
              <w:t>Based on the validity period and spatial validity provided in the Analytics ID(s) used for RSD generation.</w:t>
            </w:r>
          </w:p>
        </w:tc>
      </w:tr>
    </w:tbl>
    <w:p w14:paraId="73657ED0" w14:textId="77777777" w:rsidR="00895A49" w:rsidRPr="0032555E" w:rsidRDefault="00895A49">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9369AE" w14:textId="77777777" w:rsidR="00F45893" w:rsidRDefault="00F45893">
      <w:r>
        <w:separator/>
      </w:r>
    </w:p>
  </w:endnote>
  <w:endnote w:type="continuationSeparator" w:id="0">
    <w:p w14:paraId="1D75D2FF" w14:textId="77777777" w:rsidR="00F45893" w:rsidRDefault="00F45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00000287"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5CF281" w14:textId="77777777" w:rsidR="00F45893" w:rsidRDefault="00F45893">
      <w:r>
        <w:separator/>
      </w:r>
    </w:p>
  </w:footnote>
  <w:footnote w:type="continuationSeparator" w:id="0">
    <w:p w14:paraId="26E98A40" w14:textId="77777777" w:rsidR="00F45893" w:rsidRDefault="00F458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42"/>
    <w:rsid w:val="00002106"/>
    <w:rsid w:val="00004AE1"/>
    <w:rsid w:val="000057C8"/>
    <w:rsid w:val="00007E95"/>
    <w:rsid w:val="0001167F"/>
    <w:rsid w:val="00022E4A"/>
    <w:rsid w:val="00023398"/>
    <w:rsid w:val="00033502"/>
    <w:rsid w:val="000347A5"/>
    <w:rsid w:val="00034E6D"/>
    <w:rsid w:val="00043D55"/>
    <w:rsid w:val="000473B2"/>
    <w:rsid w:val="000557F6"/>
    <w:rsid w:val="00063B2C"/>
    <w:rsid w:val="000719C2"/>
    <w:rsid w:val="00072916"/>
    <w:rsid w:val="00074191"/>
    <w:rsid w:val="00075BF8"/>
    <w:rsid w:val="000855E3"/>
    <w:rsid w:val="00087746"/>
    <w:rsid w:val="0008798D"/>
    <w:rsid w:val="00087FBF"/>
    <w:rsid w:val="00092564"/>
    <w:rsid w:val="000A6394"/>
    <w:rsid w:val="000A70D6"/>
    <w:rsid w:val="000B0789"/>
    <w:rsid w:val="000B7FED"/>
    <w:rsid w:val="000C0327"/>
    <w:rsid w:val="000C038A"/>
    <w:rsid w:val="000C6598"/>
    <w:rsid w:val="000D4336"/>
    <w:rsid w:val="000D44B3"/>
    <w:rsid w:val="000E20D2"/>
    <w:rsid w:val="000E5A15"/>
    <w:rsid w:val="000F0C0A"/>
    <w:rsid w:val="000F1D25"/>
    <w:rsid w:val="000F6140"/>
    <w:rsid w:val="00102B15"/>
    <w:rsid w:val="0011180A"/>
    <w:rsid w:val="00111CAB"/>
    <w:rsid w:val="00114972"/>
    <w:rsid w:val="00115C7C"/>
    <w:rsid w:val="00120204"/>
    <w:rsid w:val="00125253"/>
    <w:rsid w:val="001261B6"/>
    <w:rsid w:val="00134DCC"/>
    <w:rsid w:val="00137B98"/>
    <w:rsid w:val="00143A95"/>
    <w:rsid w:val="00145D43"/>
    <w:rsid w:val="00147018"/>
    <w:rsid w:val="00152147"/>
    <w:rsid w:val="001539C2"/>
    <w:rsid w:val="001613E4"/>
    <w:rsid w:val="00162EBC"/>
    <w:rsid w:val="0016703C"/>
    <w:rsid w:val="00172ACA"/>
    <w:rsid w:val="00176CE5"/>
    <w:rsid w:val="00183FFB"/>
    <w:rsid w:val="00186FEC"/>
    <w:rsid w:val="00187FFE"/>
    <w:rsid w:val="00192C46"/>
    <w:rsid w:val="0019352C"/>
    <w:rsid w:val="001A08B3"/>
    <w:rsid w:val="001A7B60"/>
    <w:rsid w:val="001B52F0"/>
    <w:rsid w:val="001B7A65"/>
    <w:rsid w:val="001C48BA"/>
    <w:rsid w:val="001D16D4"/>
    <w:rsid w:val="001D2417"/>
    <w:rsid w:val="001E13BF"/>
    <w:rsid w:val="001E16D7"/>
    <w:rsid w:val="001E41F3"/>
    <w:rsid w:val="001E5D8F"/>
    <w:rsid w:val="001E7B35"/>
    <w:rsid w:val="0020065C"/>
    <w:rsid w:val="00202838"/>
    <w:rsid w:val="00213F65"/>
    <w:rsid w:val="0021535F"/>
    <w:rsid w:val="0022477A"/>
    <w:rsid w:val="0023395C"/>
    <w:rsid w:val="00233A4B"/>
    <w:rsid w:val="0024086B"/>
    <w:rsid w:val="0024138C"/>
    <w:rsid w:val="002429B9"/>
    <w:rsid w:val="00245950"/>
    <w:rsid w:val="00245C72"/>
    <w:rsid w:val="00245CA4"/>
    <w:rsid w:val="00252877"/>
    <w:rsid w:val="0026004D"/>
    <w:rsid w:val="002640DD"/>
    <w:rsid w:val="00271D37"/>
    <w:rsid w:val="00275D12"/>
    <w:rsid w:val="002761F8"/>
    <w:rsid w:val="002814A4"/>
    <w:rsid w:val="00284FEB"/>
    <w:rsid w:val="002860C4"/>
    <w:rsid w:val="00294BDF"/>
    <w:rsid w:val="002A4535"/>
    <w:rsid w:val="002A518F"/>
    <w:rsid w:val="002B5534"/>
    <w:rsid w:val="002B5741"/>
    <w:rsid w:val="002C74D6"/>
    <w:rsid w:val="002D6671"/>
    <w:rsid w:val="002D677D"/>
    <w:rsid w:val="002E0B42"/>
    <w:rsid w:val="002E35C9"/>
    <w:rsid w:val="002E472E"/>
    <w:rsid w:val="002E5220"/>
    <w:rsid w:val="002E7089"/>
    <w:rsid w:val="002F1444"/>
    <w:rsid w:val="00305409"/>
    <w:rsid w:val="00307B7F"/>
    <w:rsid w:val="00312C1C"/>
    <w:rsid w:val="0032555E"/>
    <w:rsid w:val="00334603"/>
    <w:rsid w:val="00334E96"/>
    <w:rsid w:val="0034047E"/>
    <w:rsid w:val="003410E1"/>
    <w:rsid w:val="00344DC7"/>
    <w:rsid w:val="003609EF"/>
    <w:rsid w:val="0036231A"/>
    <w:rsid w:val="00370C89"/>
    <w:rsid w:val="00372C3E"/>
    <w:rsid w:val="0037459C"/>
    <w:rsid w:val="00374DD4"/>
    <w:rsid w:val="0038208B"/>
    <w:rsid w:val="00386418"/>
    <w:rsid w:val="003A6200"/>
    <w:rsid w:val="003A765B"/>
    <w:rsid w:val="003B470D"/>
    <w:rsid w:val="003B6380"/>
    <w:rsid w:val="003C1267"/>
    <w:rsid w:val="003C379D"/>
    <w:rsid w:val="003C3DC1"/>
    <w:rsid w:val="003D4E7B"/>
    <w:rsid w:val="003E02E8"/>
    <w:rsid w:val="003E1A36"/>
    <w:rsid w:val="003E6D93"/>
    <w:rsid w:val="003F39C5"/>
    <w:rsid w:val="003F4D49"/>
    <w:rsid w:val="003F6FAC"/>
    <w:rsid w:val="003F7627"/>
    <w:rsid w:val="00410371"/>
    <w:rsid w:val="00422782"/>
    <w:rsid w:val="004242F1"/>
    <w:rsid w:val="004343D7"/>
    <w:rsid w:val="00452834"/>
    <w:rsid w:val="004660A0"/>
    <w:rsid w:val="00472268"/>
    <w:rsid w:val="0047337E"/>
    <w:rsid w:val="004742EC"/>
    <w:rsid w:val="00474AEB"/>
    <w:rsid w:val="004840EF"/>
    <w:rsid w:val="0048479B"/>
    <w:rsid w:val="00490C64"/>
    <w:rsid w:val="004A1D95"/>
    <w:rsid w:val="004B0E3E"/>
    <w:rsid w:val="004B20C3"/>
    <w:rsid w:val="004B6F84"/>
    <w:rsid w:val="004B75B7"/>
    <w:rsid w:val="004C26DB"/>
    <w:rsid w:val="004E1517"/>
    <w:rsid w:val="004E7A94"/>
    <w:rsid w:val="004E7AFB"/>
    <w:rsid w:val="004F01C8"/>
    <w:rsid w:val="004F0E98"/>
    <w:rsid w:val="004F5F5E"/>
    <w:rsid w:val="00501DF6"/>
    <w:rsid w:val="005123F4"/>
    <w:rsid w:val="005141D9"/>
    <w:rsid w:val="0051580D"/>
    <w:rsid w:val="005178F4"/>
    <w:rsid w:val="00520CA3"/>
    <w:rsid w:val="005321DB"/>
    <w:rsid w:val="00537356"/>
    <w:rsid w:val="00541295"/>
    <w:rsid w:val="005443C2"/>
    <w:rsid w:val="0054609F"/>
    <w:rsid w:val="00547111"/>
    <w:rsid w:val="00565C90"/>
    <w:rsid w:val="00570569"/>
    <w:rsid w:val="00572758"/>
    <w:rsid w:val="00591AEF"/>
    <w:rsid w:val="00592D74"/>
    <w:rsid w:val="00594D2E"/>
    <w:rsid w:val="005A5E23"/>
    <w:rsid w:val="005B1808"/>
    <w:rsid w:val="005C7BF8"/>
    <w:rsid w:val="005E2C44"/>
    <w:rsid w:val="005E4D71"/>
    <w:rsid w:val="005F4398"/>
    <w:rsid w:val="005F7C07"/>
    <w:rsid w:val="00603118"/>
    <w:rsid w:val="00613E9D"/>
    <w:rsid w:val="00614A4E"/>
    <w:rsid w:val="00617F47"/>
    <w:rsid w:val="00621188"/>
    <w:rsid w:val="00624DEB"/>
    <w:rsid w:val="006257ED"/>
    <w:rsid w:val="00626C8E"/>
    <w:rsid w:val="00632A06"/>
    <w:rsid w:val="00634E7D"/>
    <w:rsid w:val="006350C4"/>
    <w:rsid w:val="006379BB"/>
    <w:rsid w:val="00645B58"/>
    <w:rsid w:val="00646954"/>
    <w:rsid w:val="00647E88"/>
    <w:rsid w:val="0065298C"/>
    <w:rsid w:val="00653DE4"/>
    <w:rsid w:val="00654D27"/>
    <w:rsid w:val="00655ABC"/>
    <w:rsid w:val="006606C7"/>
    <w:rsid w:val="00665C47"/>
    <w:rsid w:val="00666090"/>
    <w:rsid w:val="00666614"/>
    <w:rsid w:val="0067018E"/>
    <w:rsid w:val="00671EAE"/>
    <w:rsid w:val="00677D00"/>
    <w:rsid w:val="006807A6"/>
    <w:rsid w:val="00682252"/>
    <w:rsid w:val="00695808"/>
    <w:rsid w:val="006A42EE"/>
    <w:rsid w:val="006B46FB"/>
    <w:rsid w:val="006B657F"/>
    <w:rsid w:val="006D40A4"/>
    <w:rsid w:val="006E21FB"/>
    <w:rsid w:val="006E6162"/>
    <w:rsid w:val="006E7749"/>
    <w:rsid w:val="006F4DBE"/>
    <w:rsid w:val="006F7EDC"/>
    <w:rsid w:val="00700343"/>
    <w:rsid w:val="00703EEF"/>
    <w:rsid w:val="00705D57"/>
    <w:rsid w:val="00707FEE"/>
    <w:rsid w:val="007146FC"/>
    <w:rsid w:val="00717769"/>
    <w:rsid w:val="007254BE"/>
    <w:rsid w:val="007419B0"/>
    <w:rsid w:val="00746709"/>
    <w:rsid w:val="0075506D"/>
    <w:rsid w:val="00756C8E"/>
    <w:rsid w:val="007606A8"/>
    <w:rsid w:val="0076194F"/>
    <w:rsid w:val="007619C7"/>
    <w:rsid w:val="007637D3"/>
    <w:rsid w:val="007646FF"/>
    <w:rsid w:val="00766773"/>
    <w:rsid w:val="00773D40"/>
    <w:rsid w:val="0077539A"/>
    <w:rsid w:val="007768C6"/>
    <w:rsid w:val="00777B7A"/>
    <w:rsid w:val="00781439"/>
    <w:rsid w:val="007858E9"/>
    <w:rsid w:val="00792342"/>
    <w:rsid w:val="00795423"/>
    <w:rsid w:val="007977A8"/>
    <w:rsid w:val="007A68EF"/>
    <w:rsid w:val="007B512A"/>
    <w:rsid w:val="007B7DAB"/>
    <w:rsid w:val="007C2097"/>
    <w:rsid w:val="007D1129"/>
    <w:rsid w:val="007D3441"/>
    <w:rsid w:val="007D4A80"/>
    <w:rsid w:val="007D6A07"/>
    <w:rsid w:val="007D6A43"/>
    <w:rsid w:val="007E0469"/>
    <w:rsid w:val="007F0375"/>
    <w:rsid w:val="007F1368"/>
    <w:rsid w:val="007F7259"/>
    <w:rsid w:val="007F7640"/>
    <w:rsid w:val="008040A8"/>
    <w:rsid w:val="00813B95"/>
    <w:rsid w:val="00814028"/>
    <w:rsid w:val="008245AB"/>
    <w:rsid w:val="0082572E"/>
    <w:rsid w:val="008260CA"/>
    <w:rsid w:val="008279FA"/>
    <w:rsid w:val="00834D34"/>
    <w:rsid w:val="008502D2"/>
    <w:rsid w:val="0085586F"/>
    <w:rsid w:val="008626E7"/>
    <w:rsid w:val="00863360"/>
    <w:rsid w:val="00865B0B"/>
    <w:rsid w:val="008707DE"/>
    <w:rsid w:val="00870EE7"/>
    <w:rsid w:val="00872049"/>
    <w:rsid w:val="008753E9"/>
    <w:rsid w:val="008761E3"/>
    <w:rsid w:val="008831CB"/>
    <w:rsid w:val="008863B9"/>
    <w:rsid w:val="00890557"/>
    <w:rsid w:val="008933D7"/>
    <w:rsid w:val="008957AD"/>
    <w:rsid w:val="00895A49"/>
    <w:rsid w:val="008A45A6"/>
    <w:rsid w:val="008B1F3D"/>
    <w:rsid w:val="008B3192"/>
    <w:rsid w:val="008B7509"/>
    <w:rsid w:val="008D3CCC"/>
    <w:rsid w:val="008D7807"/>
    <w:rsid w:val="008E0E31"/>
    <w:rsid w:val="008E72A2"/>
    <w:rsid w:val="008F1BB3"/>
    <w:rsid w:val="008F28F6"/>
    <w:rsid w:val="008F3789"/>
    <w:rsid w:val="008F686C"/>
    <w:rsid w:val="00914117"/>
    <w:rsid w:val="009148DE"/>
    <w:rsid w:val="00914AF1"/>
    <w:rsid w:val="009152AB"/>
    <w:rsid w:val="00925786"/>
    <w:rsid w:val="009318B8"/>
    <w:rsid w:val="00931A92"/>
    <w:rsid w:val="00933F4D"/>
    <w:rsid w:val="00934167"/>
    <w:rsid w:val="00941B6E"/>
    <w:rsid w:val="00941E30"/>
    <w:rsid w:val="00943620"/>
    <w:rsid w:val="00946218"/>
    <w:rsid w:val="009512F8"/>
    <w:rsid w:val="009513E3"/>
    <w:rsid w:val="009608A6"/>
    <w:rsid w:val="009668F2"/>
    <w:rsid w:val="0096736E"/>
    <w:rsid w:val="00970756"/>
    <w:rsid w:val="00970D1F"/>
    <w:rsid w:val="00974C0A"/>
    <w:rsid w:val="009777D9"/>
    <w:rsid w:val="00991B88"/>
    <w:rsid w:val="00993E39"/>
    <w:rsid w:val="009952FA"/>
    <w:rsid w:val="0099691F"/>
    <w:rsid w:val="009A35B1"/>
    <w:rsid w:val="009A5753"/>
    <w:rsid w:val="009A579D"/>
    <w:rsid w:val="009C1C4A"/>
    <w:rsid w:val="009D49DF"/>
    <w:rsid w:val="009D4B3C"/>
    <w:rsid w:val="009E3297"/>
    <w:rsid w:val="009E6396"/>
    <w:rsid w:val="009F685E"/>
    <w:rsid w:val="009F734F"/>
    <w:rsid w:val="00A0624B"/>
    <w:rsid w:val="00A1421E"/>
    <w:rsid w:val="00A246B6"/>
    <w:rsid w:val="00A30C97"/>
    <w:rsid w:val="00A34114"/>
    <w:rsid w:val="00A356D4"/>
    <w:rsid w:val="00A40B5B"/>
    <w:rsid w:val="00A45B5E"/>
    <w:rsid w:val="00A47E70"/>
    <w:rsid w:val="00A50CF0"/>
    <w:rsid w:val="00A51257"/>
    <w:rsid w:val="00A516CA"/>
    <w:rsid w:val="00A54521"/>
    <w:rsid w:val="00A56B37"/>
    <w:rsid w:val="00A62F7B"/>
    <w:rsid w:val="00A659EA"/>
    <w:rsid w:val="00A661B2"/>
    <w:rsid w:val="00A66655"/>
    <w:rsid w:val="00A67496"/>
    <w:rsid w:val="00A7671C"/>
    <w:rsid w:val="00A81F80"/>
    <w:rsid w:val="00A8204A"/>
    <w:rsid w:val="00A91BFE"/>
    <w:rsid w:val="00A94334"/>
    <w:rsid w:val="00A959EC"/>
    <w:rsid w:val="00AA0125"/>
    <w:rsid w:val="00AA2CBC"/>
    <w:rsid w:val="00AA4625"/>
    <w:rsid w:val="00AA5D5B"/>
    <w:rsid w:val="00AC1FC0"/>
    <w:rsid w:val="00AC5820"/>
    <w:rsid w:val="00AC6603"/>
    <w:rsid w:val="00AD1CD8"/>
    <w:rsid w:val="00AD7FEA"/>
    <w:rsid w:val="00AE311A"/>
    <w:rsid w:val="00AE40DF"/>
    <w:rsid w:val="00AE693D"/>
    <w:rsid w:val="00AF0249"/>
    <w:rsid w:val="00B00764"/>
    <w:rsid w:val="00B02BBF"/>
    <w:rsid w:val="00B04955"/>
    <w:rsid w:val="00B1535F"/>
    <w:rsid w:val="00B257A3"/>
    <w:rsid w:val="00B258BB"/>
    <w:rsid w:val="00B40809"/>
    <w:rsid w:val="00B40EE5"/>
    <w:rsid w:val="00B43E89"/>
    <w:rsid w:val="00B46DA1"/>
    <w:rsid w:val="00B62E33"/>
    <w:rsid w:val="00B66E05"/>
    <w:rsid w:val="00B67B93"/>
    <w:rsid w:val="00B67B97"/>
    <w:rsid w:val="00B81CB5"/>
    <w:rsid w:val="00B86B61"/>
    <w:rsid w:val="00B86F13"/>
    <w:rsid w:val="00B968C8"/>
    <w:rsid w:val="00BA3EC5"/>
    <w:rsid w:val="00BA4917"/>
    <w:rsid w:val="00BA51D9"/>
    <w:rsid w:val="00BB0507"/>
    <w:rsid w:val="00BB5A34"/>
    <w:rsid w:val="00BB5DFC"/>
    <w:rsid w:val="00BB6624"/>
    <w:rsid w:val="00BC2F4F"/>
    <w:rsid w:val="00BC4B8F"/>
    <w:rsid w:val="00BD0B40"/>
    <w:rsid w:val="00BD279D"/>
    <w:rsid w:val="00BD5126"/>
    <w:rsid w:val="00BD6BB8"/>
    <w:rsid w:val="00BF325A"/>
    <w:rsid w:val="00BF3A46"/>
    <w:rsid w:val="00BF67B6"/>
    <w:rsid w:val="00C05D31"/>
    <w:rsid w:val="00C0769B"/>
    <w:rsid w:val="00C14B51"/>
    <w:rsid w:val="00C236B0"/>
    <w:rsid w:val="00C23A72"/>
    <w:rsid w:val="00C35657"/>
    <w:rsid w:val="00C50EA8"/>
    <w:rsid w:val="00C52D45"/>
    <w:rsid w:val="00C53353"/>
    <w:rsid w:val="00C559BB"/>
    <w:rsid w:val="00C66BA2"/>
    <w:rsid w:val="00C73ED6"/>
    <w:rsid w:val="00C80982"/>
    <w:rsid w:val="00C82146"/>
    <w:rsid w:val="00C8492A"/>
    <w:rsid w:val="00C870F6"/>
    <w:rsid w:val="00C90212"/>
    <w:rsid w:val="00C93C81"/>
    <w:rsid w:val="00C9400C"/>
    <w:rsid w:val="00C94AA6"/>
    <w:rsid w:val="00C95985"/>
    <w:rsid w:val="00CA1DDC"/>
    <w:rsid w:val="00CA6FD4"/>
    <w:rsid w:val="00CA72C9"/>
    <w:rsid w:val="00CB40E8"/>
    <w:rsid w:val="00CB48EA"/>
    <w:rsid w:val="00CC5026"/>
    <w:rsid w:val="00CC68D0"/>
    <w:rsid w:val="00CE2F45"/>
    <w:rsid w:val="00CE2FFC"/>
    <w:rsid w:val="00CE3A71"/>
    <w:rsid w:val="00CF0257"/>
    <w:rsid w:val="00CF2E4E"/>
    <w:rsid w:val="00CF6BB2"/>
    <w:rsid w:val="00D0101D"/>
    <w:rsid w:val="00D01F58"/>
    <w:rsid w:val="00D03F9A"/>
    <w:rsid w:val="00D06D51"/>
    <w:rsid w:val="00D105CE"/>
    <w:rsid w:val="00D1083F"/>
    <w:rsid w:val="00D10C6A"/>
    <w:rsid w:val="00D11344"/>
    <w:rsid w:val="00D13CAB"/>
    <w:rsid w:val="00D1436F"/>
    <w:rsid w:val="00D14ECF"/>
    <w:rsid w:val="00D24991"/>
    <w:rsid w:val="00D26117"/>
    <w:rsid w:val="00D42098"/>
    <w:rsid w:val="00D437B7"/>
    <w:rsid w:val="00D50255"/>
    <w:rsid w:val="00D50D1A"/>
    <w:rsid w:val="00D51699"/>
    <w:rsid w:val="00D53ABD"/>
    <w:rsid w:val="00D53F5A"/>
    <w:rsid w:val="00D601A9"/>
    <w:rsid w:val="00D618BE"/>
    <w:rsid w:val="00D61C5D"/>
    <w:rsid w:val="00D63DA1"/>
    <w:rsid w:val="00D66520"/>
    <w:rsid w:val="00D6763E"/>
    <w:rsid w:val="00D80124"/>
    <w:rsid w:val="00D84AE9"/>
    <w:rsid w:val="00D86FAC"/>
    <w:rsid w:val="00D916EA"/>
    <w:rsid w:val="00D91A16"/>
    <w:rsid w:val="00D944B9"/>
    <w:rsid w:val="00DA411B"/>
    <w:rsid w:val="00DC0364"/>
    <w:rsid w:val="00DC37BF"/>
    <w:rsid w:val="00DC547A"/>
    <w:rsid w:val="00DD235C"/>
    <w:rsid w:val="00DD7A97"/>
    <w:rsid w:val="00DE220D"/>
    <w:rsid w:val="00DE34CF"/>
    <w:rsid w:val="00DE69A4"/>
    <w:rsid w:val="00DF2C8A"/>
    <w:rsid w:val="00DF3BAC"/>
    <w:rsid w:val="00E025E5"/>
    <w:rsid w:val="00E11CE4"/>
    <w:rsid w:val="00E137AA"/>
    <w:rsid w:val="00E13F3D"/>
    <w:rsid w:val="00E23F86"/>
    <w:rsid w:val="00E32E78"/>
    <w:rsid w:val="00E34898"/>
    <w:rsid w:val="00E63FC6"/>
    <w:rsid w:val="00E64E3B"/>
    <w:rsid w:val="00E7230F"/>
    <w:rsid w:val="00E72ACE"/>
    <w:rsid w:val="00E74A57"/>
    <w:rsid w:val="00E76FD8"/>
    <w:rsid w:val="00E878C8"/>
    <w:rsid w:val="00E9310E"/>
    <w:rsid w:val="00E964F9"/>
    <w:rsid w:val="00E973C0"/>
    <w:rsid w:val="00E97F93"/>
    <w:rsid w:val="00EB09B7"/>
    <w:rsid w:val="00EB72F9"/>
    <w:rsid w:val="00EC337D"/>
    <w:rsid w:val="00ED07C3"/>
    <w:rsid w:val="00EE5151"/>
    <w:rsid w:val="00EE7D7C"/>
    <w:rsid w:val="00EF02FE"/>
    <w:rsid w:val="00EF173C"/>
    <w:rsid w:val="00EF5857"/>
    <w:rsid w:val="00EF72AC"/>
    <w:rsid w:val="00F043E6"/>
    <w:rsid w:val="00F077AB"/>
    <w:rsid w:val="00F1524B"/>
    <w:rsid w:val="00F17EBB"/>
    <w:rsid w:val="00F23F81"/>
    <w:rsid w:val="00F25D98"/>
    <w:rsid w:val="00F300FB"/>
    <w:rsid w:val="00F35FE9"/>
    <w:rsid w:val="00F43E3F"/>
    <w:rsid w:val="00F45893"/>
    <w:rsid w:val="00F52F81"/>
    <w:rsid w:val="00F54107"/>
    <w:rsid w:val="00F603DD"/>
    <w:rsid w:val="00F61657"/>
    <w:rsid w:val="00F66EA2"/>
    <w:rsid w:val="00F76328"/>
    <w:rsid w:val="00F838E0"/>
    <w:rsid w:val="00F852F5"/>
    <w:rsid w:val="00F87B79"/>
    <w:rsid w:val="00F9125C"/>
    <w:rsid w:val="00F918C0"/>
    <w:rsid w:val="00F9525A"/>
    <w:rsid w:val="00FB08F6"/>
    <w:rsid w:val="00FB6386"/>
    <w:rsid w:val="00FB76F3"/>
    <w:rsid w:val="00FC5164"/>
    <w:rsid w:val="00FD6893"/>
    <w:rsid w:val="00FD6B95"/>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889971">
      <w:bodyDiv w:val="1"/>
      <w:marLeft w:val="0"/>
      <w:marRight w:val="0"/>
      <w:marTop w:val="0"/>
      <w:marBottom w:val="0"/>
      <w:divBdr>
        <w:top w:val="none" w:sz="0" w:space="0" w:color="auto"/>
        <w:left w:val="none" w:sz="0" w:space="0" w:color="auto"/>
        <w:bottom w:val="none" w:sz="0" w:space="0" w:color="auto"/>
        <w:right w:val="none" w:sz="0" w:space="0" w:color="auto"/>
      </w:divBdr>
    </w:div>
    <w:div w:id="32305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C0BDF-2256-47F5-9B6D-5DB6B7B6B3E2}">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441</TotalTime>
  <Pages>7</Pages>
  <Words>4335</Words>
  <Characters>24713</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143</cp:revision>
  <cp:lastPrinted>1900-12-31T16:00:00Z</cp:lastPrinted>
  <dcterms:created xsi:type="dcterms:W3CDTF">2023-08-01T06:43:00Z</dcterms:created>
  <dcterms:modified xsi:type="dcterms:W3CDTF">2025-01-14T12:07:00Z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